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F22B9" w14:textId="2593F399" w:rsidR="00B673C7" w:rsidRDefault="005B0BAD" w:rsidP="00A557BC">
      <w:pPr>
        <w:tabs>
          <w:tab w:val="left" w:pos="6375"/>
        </w:tabs>
        <w:suppressAutoHyphens/>
        <w:spacing w:before="4195" w:line="271" w:lineRule="auto"/>
        <w:jc w:val="both"/>
        <w:rPr>
          <w:rFonts w:cs="Arial"/>
          <w:b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2669399" wp14:editId="430F6888">
                <wp:simplePos x="0" y="0"/>
                <wp:positionH relativeFrom="column">
                  <wp:posOffset>4829810</wp:posOffset>
                </wp:positionH>
                <wp:positionV relativeFrom="page">
                  <wp:posOffset>1985010</wp:posOffset>
                </wp:positionV>
                <wp:extent cx="1602105" cy="1788160"/>
                <wp:effectExtent l="0" t="3810" r="1905" b="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105" cy="178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ellenraster"/>
                              <w:tblW w:w="255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552"/>
                            </w:tblGrid>
                            <w:tr w:rsidR="005B0BAD" w:rsidRPr="004D0018" w14:paraId="26DA4387" w14:textId="77777777" w:rsidTr="005B2024">
                              <w:trPr>
                                <w:trHeight w:val="80"/>
                              </w:trPr>
                              <w:tc>
                                <w:tcPr>
                                  <w:tcW w:w="2552" w:type="dxa"/>
                                </w:tcPr>
                                <w:p w14:paraId="0C8D614B" w14:textId="77777777" w:rsidR="005B0BAD" w:rsidRPr="004D0018" w:rsidRDefault="005B0BAD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</w:pPr>
                                  <w:r w:rsidRPr="004D0018"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  <w:t>Amt für Gebäudewirtschaft</w:t>
                                  </w:r>
                                </w:p>
                              </w:tc>
                            </w:tr>
                            <w:tr w:rsidR="005B0BAD" w:rsidRPr="004D0018" w14:paraId="7EF5664F" w14:textId="77777777" w:rsidTr="005B2024">
                              <w:trPr>
                                <w:trHeight w:val="80"/>
                              </w:trPr>
                              <w:tc>
                                <w:tcPr>
                                  <w:tcW w:w="2552" w:type="dxa"/>
                                </w:tcPr>
                                <w:p w14:paraId="1E5D5E3F" w14:textId="77777777" w:rsidR="005B0BAD" w:rsidRPr="004D0018" w:rsidRDefault="005B0BAD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</w:pPr>
                                  <w:r w:rsidRPr="004D0018"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  <w:t>Katja Burrichter</w:t>
                                  </w:r>
                                </w:p>
                              </w:tc>
                            </w:tr>
                            <w:tr w:rsidR="005B0BAD" w:rsidRPr="004D0018" w14:paraId="154DE230" w14:textId="77777777" w:rsidTr="005B2024">
                              <w:trPr>
                                <w:trHeight w:val="80"/>
                              </w:trPr>
                              <w:tc>
                                <w:tcPr>
                                  <w:tcW w:w="2552" w:type="dxa"/>
                                </w:tcPr>
                                <w:p w14:paraId="2762D338" w14:textId="77777777" w:rsidR="005B0BAD" w:rsidRPr="004D0018" w:rsidRDefault="005B0BAD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5B0BAD" w:rsidRPr="004D0018" w14:paraId="4041A626" w14:textId="77777777" w:rsidTr="005B2024">
                              <w:trPr>
                                <w:trHeight w:val="80"/>
                              </w:trPr>
                              <w:tc>
                                <w:tcPr>
                                  <w:tcW w:w="2552" w:type="dxa"/>
                                </w:tcPr>
                                <w:p w14:paraId="67EB12EB" w14:textId="1B546029" w:rsidR="005B0BAD" w:rsidRPr="004D0018" w:rsidRDefault="005B0BAD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</w:pPr>
                                  <w:r w:rsidRPr="004D0018"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  <w:t xml:space="preserve">Raum </w:t>
                                  </w:r>
                                  <w:bookmarkStart w:id="0" w:name="bmZimmer"/>
                                  <w:bookmarkEnd w:id="0"/>
                                  <w:r w:rsidRPr="004D0018"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  <w:t>9012</w:t>
                                  </w:r>
                                </w:p>
                              </w:tc>
                            </w:tr>
                            <w:tr w:rsidR="005B0BAD" w:rsidRPr="004D0018" w14:paraId="2FBF3143" w14:textId="77777777" w:rsidTr="005B2024">
                              <w:trPr>
                                <w:trHeight w:val="80"/>
                              </w:trPr>
                              <w:tc>
                                <w:tcPr>
                                  <w:tcW w:w="2552" w:type="dxa"/>
                                </w:tcPr>
                                <w:p w14:paraId="318FE569" w14:textId="77777777" w:rsidR="005B0BAD" w:rsidRPr="004D0018" w:rsidRDefault="005B0BAD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</w:pPr>
                                  <w:r w:rsidRPr="004D0018"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  <w:t xml:space="preserve">Tel. </w:t>
                                  </w:r>
                                  <w:bookmarkStart w:id="1" w:name="bmVorwahl2"/>
                                  <w:bookmarkEnd w:id="1"/>
                                  <w:r w:rsidRPr="004D0018"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  <w:t xml:space="preserve">02551 </w:t>
                                  </w:r>
                                  <w:bookmarkStart w:id="2" w:name="bmTelDurchwahl"/>
                                  <w:bookmarkEnd w:id="2"/>
                                  <w:r w:rsidRPr="004D0018"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  <w:t>69-2673</w:t>
                                  </w:r>
                                </w:p>
                                <w:p w14:paraId="7860AC4E" w14:textId="77777777" w:rsidR="005B0BAD" w:rsidRPr="004D0018" w:rsidRDefault="005B0BAD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</w:pPr>
                                  <w:r w:rsidRPr="004D0018"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  <w:t>Fax 02551 69-92680</w:t>
                                  </w:r>
                                </w:p>
                              </w:tc>
                            </w:tr>
                            <w:tr w:rsidR="005B0BAD" w:rsidRPr="004D0018" w14:paraId="07203615" w14:textId="77777777" w:rsidTr="005B2024">
                              <w:trPr>
                                <w:trHeight w:val="80"/>
                              </w:trPr>
                              <w:tc>
                                <w:tcPr>
                                  <w:tcW w:w="2552" w:type="dxa"/>
                                </w:tcPr>
                                <w:p w14:paraId="54D193CE" w14:textId="77777777" w:rsidR="005B0BAD" w:rsidRPr="004D0018" w:rsidRDefault="005B0BAD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5B0BAD" w:rsidRPr="004D0018" w14:paraId="74C0D203" w14:textId="77777777" w:rsidTr="005B2024">
                              <w:trPr>
                                <w:trHeight w:val="80"/>
                              </w:trPr>
                              <w:tc>
                                <w:tcPr>
                                  <w:tcW w:w="2552" w:type="dxa"/>
                                </w:tcPr>
                                <w:p w14:paraId="79C77AD9" w14:textId="791D3248" w:rsidR="005B0BAD" w:rsidRPr="004D0018" w:rsidRDefault="00A557BC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  <w:t>k</w:t>
                                  </w:r>
                                  <w:r w:rsidR="005B0BAD" w:rsidRPr="004D0018"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  <w:t>atja.burrichter@kreis-steinfurt.de</w:t>
                                  </w:r>
                                </w:p>
                              </w:tc>
                            </w:tr>
                            <w:tr w:rsidR="005B0BAD" w:rsidRPr="004D0018" w14:paraId="20485158" w14:textId="77777777" w:rsidTr="005B2024">
                              <w:trPr>
                                <w:trHeight w:val="80"/>
                              </w:trPr>
                              <w:tc>
                                <w:tcPr>
                                  <w:tcW w:w="2552" w:type="dxa"/>
                                </w:tcPr>
                                <w:p w14:paraId="2445AE9C" w14:textId="77777777" w:rsidR="005B0BAD" w:rsidRPr="004D0018" w:rsidRDefault="005B0BAD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5B0BAD" w:rsidRPr="004D0018" w14:paraId="78168836" w14:textId="77777777" w:rsidTr="005B2024">
                              <w:trPr>
                                <w:trHeight w:val="80"/>
                              </w:trPr>
                              <w:tc>
                                <w:tcPr>
                                  <w:tcW w:w="2552" w:type="dxa"/>
                                </w:tcPr>
                                <w:p w14:paraId="11655910" w14:textId="77777777" w:rsidR="005B0BAD" w:rsidRPr="004D0018" w:rsidRDefault="005B0BAD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5B0BAD" w:rsidRPr="008754F0" w14:paraId="753EE524" w14:textId="77777777" w:rsidTr="005B2024">
                              <w:trPr>
                                <w:trHeight w:val="80"/>
                              </w:trPr>
                              <w:tc>
                                <w:tcPr>
                                  <w:tcW w:w="2552" w:type="dxa"/>
                                </w:tcPr>
                                <w:p w14:paraId="137471D0" w14:textId="366B3B07" w:rsidR="005B0BAD" w:rsidRPr="008754F0" w:rsidRDefault="005B0BAD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 w:rsidRPr="008754F0">
                                    <w:rPr>
                                      <w:rFonts w:ascii="Arial" w:hAnsi="Arial" w:cs="Arial"/>
                                      <w:color w:val="auto"/>
                                      <w:sz w:val="14"/>
                                      <w:szCs w:val="14"/>
                                      <w:lang w:val="en-US"/>
                                    </w:rPr>
                                    <w:t xml:space="preserve">Mein Zeichen </w:t>
                                  </w:r>
                                  <w:bookmarkStart w:id="3" w:name="bmMeinzeichen"/>
                                  <w:bookmarkEnd w:id="3"/>
                                  <w:r w:rsidR="008754F0" w:rsidRPr="008754F0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65-1.2026.07.001-</w:t>
                                  </w:r>
                                  <w:r w:rsidR="00C53F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Ö</w:t>
                                  </w:r>
                                </w:p>
                              </w:tc>
                            </w:tr>
                            <w:tr w:rsidR="005B0BAD" w:rsidRPr="004F1879" w14:paraId="04A734F0" w14:textId="77777777" w:rsidTr="005B2024">
                              <w:trPr>
                                <w:trHeight w:val="80"/>
                              </w:trPr>
                              <w:tc>
                                <w:tcPr>
                                  <w:tcW w:w="2552" w:type="dxa"/>
                                </w:tcPr>
                                <w:p w14:paraId="08E99935" w14:textId="6F781D39" w:rsidR="005B0BAD" w:rsidRPr="004F1879" w:rsidRDefault="005B0BAD" w:rsidP="005B0BAD">
                                  <w:pPr>
                                    <w:pStyle w:val="EinfAbs"/>
                                    <w:tabs>
                                      <w:tab w:val="left" w:pos="440"/>
                                    </w:tabs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8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8"/>
                                      <w:szCs w:val="16"/>
                                      <w:lang w:val="en-US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8"/>
                                      <w:szCs w:val="16"/>
                                    </w:rPr>
                                    <w:instrText xml:space="preserve"> TIME \@ "d. MMMM yyyy" </w:instrTex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8"/>
                                      <w:szCs w:val="16"/>
                                      <w:lang w:val="en-US"/>
                                    </w:rPr>
                                    <w:fldChar w:fldCharType="separate"/>
                                  </w:r>
                                  <w:r w:rsidR="00334178">
                                    <w:rPr>
                                      <w:rFonts w:ascii="Arial" w:hAnsi="Arial" w:cs="Arial"/>
                                      <w:b/>
                                      <w:noProof/>
                                      <w:color w:val="auto"/>
                                      <w:sz w:val="18"/>
                                      <w:szCs w:val="16"/>
                                    </w:rPr>
                                    <w:t>23. Juli 2026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auto"/>
                                      <w:sz w:val="18"/>
                                      <w:szCs w:val="16"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14:paraId="6888EABF" w14:textId="5B8B5D76" w:rsidR="00361A76" w:rsidRPr="00361A76" w:rsidRDefault="00361A76" w:rsidP="00FA0BD2">
                            <w:pPr>
                              <w:spacing w:line="25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6939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80.3pt;margin-top:156.3pt;width:126.15pt;height:140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" filled="f" stroked="f">
                <v:textbox inset="0,0,0,0">
                  <w:txbxContent>
                    <w:tbl>
                      <w:tblPr>
                        <w:tblStyle w:val="Tabellenraster"/>
                        <w:tblW w:w="255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552"/>
                      </w:tblGrid>
                      <w:tr w:rsidR="005B0BAD" w:rsidRPr="004D0018" w14:paraId="26DA4387" w14:textId="77777777" w:rsidTr="005B2024">
                        <w:trPr>
                          <w:trHeight w:val="80"/>
                        </w:trPr>
                        <w:tc>
                          <w:tcPr>
                            <w:tcW w:w="2552" w:type="dxa"/>
                          </w:tcPr>
                          <w:p w14:paraId="0C8D614B" w14:textId="77777777" w:rsidR="005B0BAD" w:rsidRPr="004D0018" w:rsidRDefault="005B0BAD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b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</w:pPr>
                            <w:r w:rsidRPr="004D0018">
                              <w:rPr>
                                <w:rFonts w:ascii="Arial" w:hAnsi="Arial" w:cs="Arial"/>
                                <w:b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  <w:t>Amt für Gebäudewirtschaft</w:t>
                            </w:r>
                          </w:p>
                        </w:tc>
                      </w:tr>
                      <w:tr w:rsidR="005B0BAD" w:rsidRPr="004D0018" w14:paraId="7EF5664F" w14:textId="77777777" w:rsidTr="005B2024">
                        <w:trPr>
                          <w:trHeight w:val="80"/>
                        </w:trPr>
                        <w:tc>
                          <w:tcPr>
                            <w:tcW w:w="2552" w:type="dxa"/>
                          </w:tcPr>
                          <w:p w14:paraId="1E5D5E3F" w14:textId="77777777" w:rsidR="005B0BAD" w:rsidRPr="004D0018" w:rsidRDefault="005B0BAD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</w:pPr>
                            <w:r w:rsidRPr="004D0018"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  <w:t>Katja Burrichter</w:t>
                            </w:r>
                          </w:p>
                        </w:tc>
                      </w:tr>
                      <w:tr w:rsidR="005B0BAD" w:rsidRPr="004D0018" w14:paraId="154DE230" w14:textId="77777777" w:rsidTr="005B2024">
                        <w:trPr>
                          <w:trHeight w:val="80"/>
                        </w:trPr>
                        <w:tc>
                          <w:tcPr>
                            <w:tcW w:w="2552" w:type="dxa"/>
                          </w:tcPr>
                          <w:p w14:paraId="2762D338" w14:textId="77777777" w:rsidR="005B0BAD" w:rsidRPr="004D0018" w:rsidRDefault="005B0BAD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</w:pPr>
                          </w:p>
                        </w:tc>
                      </w:tr>
                      <w:tr w:rsidR="005B0BAD" w:rsidRPr="004D0018" w14:paraId="4041A626" w14:textId="77777777" w:rsidTr="005B2024">
                        <w:trPr>
                          <w:trHeight w:val="80"/>
                        </w:trPr>
                        <w:tc>
                          <w:tcPr>
                            <w:tcW w:w="2552" w:type="dxa"/>
                          </w:tcPr>
                          <w:p w14:paraId="67EB12EB" w14:textId="1B546029" w:rsidR="005B0BAD" w:rsidRPr="004D0018" w:rsidRDefault="005B0BAD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</w:pPr>
                            <w:r w:rsidRPr="004D0018"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  <w:t xml:space="preserve">Raum </w:t>
                            </w:r>
                            <w:bookmarkStart w:id="4" w:name="bmZimmer"/>
                            <w:bookmarkEnd w:id="4"/>
                            <w:r w:rsidRPr="004D0018"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  <w:t>9012</w:t>
                            </w:r>
                          </w:p>
                        </w:tc>
                      </w:tr>
                      <w:tr w:rsidR="005B0BAD" w:rsidRPr="004D0018" w14:paraId="2FBF3143" w14:textId="77777777" w:rsidTr="005B2024">
                        <w:trPr>
                          <w:trHeight w:val="80"/>
                        </w:trPr>
                        <w:tc>
                          <w:tcPr>
                            <w:tcW w:w="2552" w:type="dxa"/>
                          </w:tcPr>
                          <w:p w14:paraId="318FE569" w14:textId="77777777" w:rsidR="005B0BAD" w:rsidRPr="004D0018" w:rsidRDefault="005B0BAD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</w:pPr>
                            <w:r w:rsidRPr="004D0018"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  <w:t xml:space="preserve">Tel. </w:t>
                            </w:r>
                            <w:bookmarkStart w:id="5" w:name="bmVorwahl2"/>
                            <w:bookmarkEnd w:id="5"/>
                            <w:r w:rsidRPr="004D0018"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  <w:t xml:space="preserve">02551 </w:t>
                            </w:r>
                            <w:bookmarkStart w:id="6" w:name="bmTelDurchwahl"/>
                            <w:bookmarkEnd w:id="6"/>
                            <w:r w:rsidRPr="004D0018"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  <w:t>69-2673</w:t>
                            </w:r>
                          </w:p>
                          <w:p w14:paraId="7860AC4E" w14:textId="77777777" w:rsidR="005B0BAD" w:rsidRPr="004D0018" w:rsidRDefault="005B0BAD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</w:pPr>
                            <w:r w:rsidRPr="004D0018"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  <w:t>Fax 02551 69-92680</w:t>
                            </w:r>
                          </w:p>
                        </w:tc>
                      </w:tr>
                      <w:tr w:rsidR="005B0BAD" w:rsidRPr="004D0018" w14:paraId="07203615" w14:textId="77777777" w:rsidTr="005B2024">
                        <w:trPr>
                          <w:trHeight w:val="80"/>
                        </w:trPr>
                        <w:tc>
                          <w:tcPr>
                            <w:tcW w:w="2552" w:type="dxa"/>
                          </w:tcPr>
                          <w:p w14:paraId="54D193CE" w14:textId="77777777" w:rsidR="005B0BAD" w:rsidRPr="004D0018" w:rsidRDefault="005B0BAD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</w:pPr>
                          </w:p>
                        </w:tc>
                      </w:tr>
                      <w:tr w:rsidR="005B0BAD" w:rsidRPr="004D0018" w14:paraId="74C0D203" w14:textId="77777777" w:rsidTr="005B2024">
                        <w:trPr>
                          <w:trHeight w:val="80"/>
                        </w:trPr>
                        <w:tc>
                          <w:tcPr>
                            <w:tcW w:w="2552" w:type="dxa"/>
                          </w:tcPr>
                          <w:p w14:paraId="79C77AD9" w14:textId="791D3248" w:rsidR="005B0BAD" w:rsidRPr="004D0018" w:rsidRDefault="00A557BC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  <w:t>k</w:t>
                            </w:r>
                            <w:r w:rsidR="005B0BAD" w:rsidRPr="004D0018"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  <w:t>atja.burrichter@kreis-steinfurt.de</w:t>
                            </w:r>
                          </w:p>
                        </w:tc>
                      </w:tr>
                      <w:tr w:rsidR="005B0BAD" w:rsidRPr="004D0018" w14:paraId="20485158" w14:textId="77777777" w:rsidTr="005B2024">
                        <w:trPr>
                          <w:trHeight w:val="80"/>
                        </w:trPr>
                        <w:tc>
                          <w:tcPr>
                            <w:tcW w:w="2552" w:type="dxa"/>
                          </w:tcPr>
                          <w:p w14:paraId="2445AE9C" w14:textId="77777777" w:rsidR="005B0BAD" w:rsidRPr="004D0018" w:rsidRDefault="005B0BAD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</w:pPr>
                          </w:p>
                        </w:tc>
                      </w:tr>
                      <w:tr w:rsidR="005B0BAD" w:rsidRPr="004D0018" w14:paraId="78168836" w14:textId="77777777" w:rsidTr="005B2024">
                        <w:trPr>
                          <w:trHeight w:val="80"/>
                        </w:trPr>
                        <w:tc>
                          <w:tcPr>
                            <w:tcW w:w="2552" w:type="dxa"/>
                          </w:tcPr>
                          <w:p w14:paraId="11655910" w14:textId="77777777" w:rsidR="005B0BAD" w:rsidRPr="004D0018" w:rsidRDefault="005B0BAD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6"/>
                                <w:lang w:val="en-US"/>
                              </w:rPr>
                            </w:pPr>
                          </w:p>
                        </w:tc>
                      </w:tr>
                      <w:tr w:rsidR="005B0BAD" w:rsidRPr="008754F0" w14:paraId="753EE524" w14:textId="77777777" w:rsidTr="005B2024">
                        <w:trPr>
                          <w:trHeight w:val="80"/>
                        </w:trPr>
                        <w:tc>
                          <w:tcPr>
                            <w:tcW w:w="2552" w:type="dxa"/>
                          </w:tcPr>
                          <w:p w14:paraId="137471D0" w14:textId="366B3B07" w:rsidR="005B0BAD" w:rsidRPr="008754F0" w:rsidRDefault="005B0BAD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8754F0">
                              <w:rPr>
                                <w:rFonts w:ascii="Arial" w:hAnsi="Arial" w:cs="Arial"/>
                                <w:color w:val="auto"/>
                                <w:sz w:val="14"/>
                                <w:szCs w:val="14"/>
                                <w:lang w:val="en-US"/>
                              </w:rPr>
                              <w:t xml:space="preserve">Mein Zeichen </w:t>
                            </w:r>
                            <w:bookmarkStart w:id="7" w:name="bmMeinzeichen"/>
                            <w:bookmarkEnd w:id="7"/>
                            <w:r w:rsidR="008754F0" w:rsidRPr="008754F0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65-1.2026.07.001-</w:t>
                            </w:r>
                            <w:r w:rsidR="00C53F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Ö</w:t>
                            </w:r>
                          </w:p>
                        </w:tc>
                      </w:tr>
                      <w:tr w:rsidR="005B0BAD" w:rsidRPr="004F1879" w14:paraId="04A734F0" w14:textId="77777777" w:rsidTr="005B2024">
                        <w:trPr>
                          <w:trHeight w:val="80"/>
                        </w:trPr>
                        <w:tc>
                          <w:tcPr>
                            <w:tcW w:w="2552" w:type="dxa"/>
                          </w:tcPr>
                          <w:p w14:paraId="08E99935" w14:textId="6F781D39" w:rsidR="005B0BAD" w:rsidRPr="004F1879" w:rsidRDefault="005B0BAD" w:rsidP="005B0BAD">
                            <w:pPr>
                              <w:pStyle w:val="EinfAbs"/>
                              <w:tabs>
                                <w:tab w:val="left" w:pos="440"/>
                              </w:tabs>
                              <w:rPr>
                                <w:rFonts w:ascii="Arial" w:hAnsi="Arial" w:cs="Arial"/>
                                <w:b/>
                                <w:color w:val="auto"/>
                                <w:sz w:val="18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auto"/>
                                <w:sz w:val="18"/>
                                <w:szCs w:val="16"/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auto"/>
                                <w:sz w:val="18"/>
                                <w:szCs w:val="16"/>
                              </w:rPr>
                              <w:instrText xml:space="preserve"> TIME \@ "d. MMMM yyyy"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auto"/>
                                <w:sz w:val="18"/>
                                <w:szCs w:val="16"/>
                                <w:lang w:val="en-US"/>
                              </w:rPr>
                              <w:fldChar w:fldCharType="separate"/>
                            </w:r>
                            <w:r w:rsidR="00334178">
                              <w:rPr>
                                <w:rFonts w:ascii="Arial" w:hAnsi="Arial" w:cs="Arial"/>
                                <w:b/>
                                <w:noProof/>
                                <w:color w:val="auto"/>
                                <w:sz w:val="18"/>
                                <w:szCs w:val="16"/>
                              </w:rPr>
                              <w:t>23. Juli 2026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auto"/>
                                <w:sz w:val="18"/>
                                <w:szCs w:val="16"/>
                                <w:lang w:val="en-US"/>
                              </w:rPr>
                              <w:fldChar w:fldCharType="end"/>
                            </w:r>
                          </w:p>
                        </w:tc>
                      </w:tr>
                    </w:tbl>
                    <w:p w14:paraId="6888EABF" w14:textId="5B8B5D76" w:rsidR="00361A76" w:rsidRPr="00361A76" w:rsidRDefault="00361A76" w:rsidP="00FA0BD2">
                      <w:pPr>
                        <w:spacing w:line="25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3B71BA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8E6F0F8" wp14:editId="23D33AFC">
                <wp:simplePos x="0" y="0"/>
                <wp:positionH relativeFrom="margin">
                  <wp:posOffset>0</wp:posOffset>
                </wp:positionH>
                <wp:positionV relativeFrom="page">
                  <wp:posOffset>2213610</wp:posOffset>
                </wp:positionV>
                <wp:extent cx="2743200" cy="1609725"/>
                <wp:effectExtent l="0" t="0" r="0" b="9525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60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C614C" w14:textId="77777777" w:rsidR="00E6212D" w:rsidRDefault="00E6212D" w:rsidP="00791561">
                            <w:pPr>
                              <w:spacing w:line="271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60D853D" w14:textId="77777777" w:rsidR="00E6212D" w:rsidRPr="003B71BA" w:rsidRDefault="00E6212D" w:rsidP="00791561">
                            <w:pPr>
                              <w:spacing w:line="271" w:lineRule="auto"/>
                              <w:rPr>
                                <w:sz w:val="22"/>
                              </w:rPr>
                            </w:pPr>
                          </w:p>
                          <w:p w14:paraId="7C39286B" w14:textId="77777777" w:rsidR="00E6212D" w:rsidRPr="003B71BA" w:rsidRDefault="00E6212D" w:rsidP="00791561">
                            <w:pPr>
                              <w:spacing w:line="271" w:lineRule="auto"/>
                              <w:rPr>
                                <w:sz w:val="22"/>
                              </w:rPr>
                            </w:pPr>
                          </w:p>
                          <w:p w14:paraId="37D0950C" w14:textId="77777777" w:rsidR="00E6212D" w:rsidRPr="003B71BA" w:rsidRDefault="00E6212D" w:rsidP="00791561">
                            <w:pPr>
                              <w:spacing w:line="271" w:lineRule="auto"/>
                              <w:rPr>
                                <w:sz w:val="22"/>
                              </w:rPr>
                            </w:pPr>
                          </w:p>
                          <w:p w14:paraId="57F2B0B8" w14:textId="77777777" w:rsidR="00E6212D" w:rsidRPr="003B71BA" w:rsidRDefault="00E6212D" w:rsidP="00791561">
                            <w:pPr>
                              <w:spacing w:line="271" w:lineRule="auto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6F0F8" id="_x0000_s1027" type="#_x0000_t202" style="position:absolute;left:0;text-align:left;margin-left:0;margin-top:174.3pt;width:3in;height:126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" filled="f" stroked="f">
                <v:textbox inset="0,2mm,0,0">
                  <w:txbxContent>
                    <w:p w14:paraId="3F5C614C" w14:textId="77777777" w:rsidR="00E6212D" w:rsidRDefault="00E6212D" w:rsidP="00791561">
                      <w:pPr>
                        <w:spacing w:line="271" w:lineRule="auto"/>
                        <w:rPr>
                          <w:sz w:val="18"/>
                          <w:szCs w:val="18"/>
                        </w:rPr>
                      </w:pPr>
                    </w:p>
                    <w:p w14:paraId="560D853D" w14:textId="77777777" w:rsidR="00E6212D" w:rsidRPr="003B71BA" w:rsidRDefault="00E6212D" w:rsidP="00791561">
                      <w:pPr>
                        <w:spacing w:line="271" w:lineRule="auto"/>
                        <w:rPr>
                          <w:sz w:val="22"/>
                        </w:rPr>
                      </w:pPr>
                    </w:p>
                    <w:p w14:paraId="7C39286B" w14:textId="77777777" w:rsidR="00E6212D" w:rsidRPr="003B71BA" w:rsidRDefault="00E6212D" w:rsidP="00791561">
                      <w:pPr>
                        <w:spacing w:line="271" w:lineRule="auto"/>
                        <w:rPr>
                          <w:sz w:val="22"/>
                        </w:rPr>
                      </w:pPr>
                    </w:p>
                    <w:p w14:paraId="37D0950C" w14:textId="77777777" w:rsidR="00E6212D" w:rsidRPr="003B71BA" w:rsidRDefault="00E6212D" w:rsidP="00791561">
                      <w:pPr>
                        <w:spacing w:line="271" w:lineRule="auto"/>
                        <w:rPr>
                          <w:sz w:val="22"/>
                        </w:rPr>
                      </w:pPr>
                    </w:p>
                    <w:p w14:paraId="57F2B0B8" w14:textId="77777777" w:rsidR="00E6212D" w:rsidRPr="003B71BA" w:rsidRDefault="00E6212D" w:rsidP="00791561">
                      <w:pPr>
                        <w:spacing w:line="271" w:lineRule="auto"/>
                        <w:rPr>
                          <w:sz w:val="22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671F7D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439560B" wp14:editId="5F89F365">
                <wp:simplePos x="0" y="0"/>
                <wp:positionH relativeFrom="column">
                  <wp:posOffset>-3175</wp:posOffset>
                </wp:positionH>
                <wp:positionV relativeFrom="page">
                  <wp:posOffset>1654810</wp:posOffset>
                </wp:positionV>
                <wp:extent cx="2743200" cy="629920"/>
                <wp:effectExtent l="1905" t="0" r="0" b="127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0C83B9" w14:textId="77777777" w:rsidR="00791561" w:rsidRPr="00361A76" w:rsidRDefault="003B71BA" w:rsidP="00791561">
                            <w:pPr>
                              <w:spacing w:line="271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Kreis Steinfurt | Tecklenburger Str. 10 | 48565 Steinfurt</w:t>
                            </w:r>
                          </w:p>
                        </w:txbxContent>
                      </wps:txbx>
                      <wps:bodyPr rot="0" vert="horz" wrap="square" lIns="0" tIns="0" rIns="0" bIns="7200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9560B" id="_x0000_s1028" type="#_x0000_t202" style="position:absolute;left:0;text-align:left;margin-left:-.25pt;margin-top:130.3pt;width:3in;height:4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" filled="f" stroked="f">
                <v:textbox inset="0,0,0,2mm">
                  <w:txbxContent>
                    <w:p w14:paraId="040C83B9" w14:textId="77777777" w:rsidR="00791561" w:rsidRPr="00361A76" w:rsidRDefault="003B71BA" w:rsidP="00791561">
                      <w:pPr>
                        <w:spacing w:line="271" w:lineRule="aut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Kreis Steinfurt | Tecklenburger Str. 10 | 48565 Steinfurt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30"/>
        <w:gridCol w:w="4536"/>
      </w:tblGrid>
      <w:tr w:rsidR="00B673C7" w:rsidRPr="00B673C7" w14:paraId="02BEC898" w14:textId="77777777" w:rsidTr="005B0BAD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403C5C9" w14:textId="77777777" w:rsidR="00B673C7" w:rsidRPr="00B673C7" w:rsidRDefault="00B673C7" w:rsidP="005B0BAD">
            <w:pPr>
              <w:rPr>
                <w:rFonts w:cs="Arial"/>
                <w:sz w:val="22"/>
              </w:rPr>
            </w:pPr>
            <w:r w:rsidRPr="00B673C7">
              <w:rPr>
                <w:rFonts w:cs="Arial"/>
                <w:sz w:val="22"/>
              </w:rPr>
              <w:t>Aktenzeichen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FC77ACC" w14:textId="766667F7" w:rsidR="00B673C7" w:rsidRPr="00B673C7" w:rsidRDefault="00896CCD" w:rsidP="005B0BAD">
            <w:pPr>
              <w:rPr>
                <w:rFonts w:cs="Arial"/>
                <w:sz w:val="22"/>
              </w:rPr>
            </w:pPr>
            <w:r w:rsidRPr="00896CCD">
              <w:rPr>
                <w:rFonts w:cs="Arial"/>
                <w:sz w:val="22"/>
              </w:rPr>
              <w:t>65-1.2026.07.001</w:t>
            </w:r>
            <w:r>
              <w:rPr>
                <w:rFonts w:cs="Arial"/>
                <w:sz w:val="22"/>
              </w:rPr>
              <w:t>-</w:t>
            </w:r>
            <w:r w:rsidR="00334178">
              <w:rPr>
                <w:rFonts w:cs="Arial"/>
                <w:sz w:val="22"/>
              </w:rPr>
              <w:t>Ö</w:t>
            </w:r>
          </w:p>
        </w:tc>
      </w:tr>
      <w:tr w:rsidR="00B673C7" w:rsidRPr="00B673C7" w14:paraId="2FEA5D25" w14:textId="77777777" w:rsidTr="005B0BAD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6C221295" w14:textId="77777777" w:rsidR="00B673C7" w:rsidRPr="00B673C7" w:rsidRDefault="00B673C7" w:rsidP="005B0BAD">
            <w:pPr>
              <w:rPr>
                <w:rFonts w:cs="Arial"/>
                <w:sz w:val="22"/>
              </w:rPr>
            </w:pPr>
            <w:r w:rsidRPr="00B673C7">
              <w:rPr>
                <w:rFonts w:cs="Arial"/>
                <w:sz w:val="22"/>
              </w:rPr>
              <w:t>Bezeichnung der Leistung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22FD424" w14:textId="3C563A3D" w:rsidR="00B673C7" w:rsidRPr="00B673C7" w:rsidRDefault="0039789A" w:rsidP="005B0BAD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Berater </w:t>
            </w:r>
            <w:r w:rsidR="005B0BAD">
              <w:rPr>
                <w:rFonts w:cs="Arial"/>
                <w:sz w:val="22"/>
              </w:rPr>
              <w:t>Begleitung EU – Ausschreibung Versicherung</w:t>
            </w:r>
          </w:p>
        </w:tc>
      </w:tr>
      <w:tr w:rsidR="00B673C7" w:rsidRPr="00B673C7" w14:paraId="46EE7A3C" w14:textId="77777777" w:rsidTr="005B0BAD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6D9440E7" w14:textId="77777777" w:rsidR="00B673C7" w:rsidRPr="00B673C7" w:rsidRDefault="00B673C7" w:rsidP="005B0BAD">
            <w:pPr>
              <w:rPr>
                <w:rFonts w:cs="Arial"/>
                <w:sz w:val="22"/>
              </w:rPr>
            </w:pPr>
            <w:r w:rsidRPr="00B673C7">
              <w:rPr>
                <w:rFonts w:cs="Arial"/>
                <w:sz w:val="22"/>
              </w:rPr>
              <w:t>Ausführungsfristen (Dienstleistung)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B8ACD2F" w14:textId="55C17179" w:rsidR="00B673C7" w:rsidRPr="00B673C7" w:rsidRDefault="00744DB8" w:rsidP="005B0BAD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01.01.2027</w:t>
            </w:r>
            <w:r w:rsidR="00B673C7" w:rsidRPr="00B673C7">
              <w:rPr>
                <w:rFonts w:cs="Arial"/>
                <w:sz w:val="22"/>
              </w:rPr>
              <w:t xml:space="preserve"> bis </w:t>
            </w:r>
            <w:r>
              <w:rPr>
                <w:rFonts w:cs="Arial"/>
                <w:sz w:val="22"/>
              </w:rPr>
              <w:t>31.</w:t>
            </w:r>
            <w:r w:rsidR="00DF6187">
              <w:rPr>
                <w:rFonts w:cs="Arial"/>
                <w:sz w:val="22"/>
              </w:rPr>
              <w:t>08</w:t>
            </w:r>
            <w:r>
              <w:rPr>
                <w:rFonts w:cs="Arial"/>
                <w:sz w:val="22"/>
              </w:rPr>
              <w:t>.2027</w:t>
            </w:r>
          </w:p>
        </w:tc>
      </w:tr>
      <w:tr w:rsidR="00B673C7" w:rsidRPr="00B673C7" w14:paraId="1F06B7B6" w14:textId="77777777" w:rsidTr="005B0BAD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5D43ADF" w14:textId="77777777" w:rsidR="00B673C7" w:rsidRPr="00B673C7" w:rsidRDefault="00B673C7" w:rsidP="005B0BAD">
            <w:pPr>
              <w:rPr>
                <w:rFonts w:cs="Arial"/>
                <w:sz w:val="22"/>
              </w:rPr>
            </w:pPr>
            <w:r w:rsidRPr="00B673C7">
              <w:rPr>
                <w:rFonts w:cs="Arial"/>
                <w:sz w:val="22"/>
              </w:rPr>
              <w:t>Liefer-/ Ausführungsort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9E34623" w14:textId="119B3EA2" w:rsidR="00B673C7" w:rsidRPr="00B673C7" w:rsidRDefault="00744DB8" w:rsidP="005B0BAD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Steinfurt</w:t>
            </w:r>
          </w:p>
        </w:tc>
      </w:tr>
      <w:tr w:rsidR="00B673C7" w:rsidRPr="00B673C7" w14:paraId="7B4ABB47" w14:textId="77777777" w:rsidTr="005B0BAD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5FC2727E" w14:textId="77777777" w:rsidR="00B673C7" w:rsidRPr="00B673C7" w:rsidRDefault="00B673C7" w:rsidP="005B0BAD">
            <w:pPr>
              <w:rPr>
                <w:rFonts w:cs="Arial"/>
                <w:sz w:val="22"/>
              </w:rPr>
            </w:pPr>
            <w:r w:rsidRPr="00B673C7">
              <w:rPr>
                <w:rFonts w:cs="Arial"/>
                <w:sz w:val="22"/>
              </w:rPr>
              <w:t>Angebotsabgabe bis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1AF4083" w14:textId="4C738DB1" w:rsidR="00B673C7" w:rsidRPr="00B673C7" w:rsidRDefault="00C53F2E" w:rsidP="005B0BAD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18.08.2026</w:t>
            </w:r>
          </w:p>
        </w:tc>
      </w:tr>
      <w:tr w:rsidR="00B673C7" w:rsidRPr="00B673C7" w14:paraId="3E22346B" w14:textId="77777777" w:rsidTr="005B0BAD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7CFF7CE3" w14:textId="77777777" w:rsidR="00B673C7" w:rsidRPr="00B673C7" w:rsidRDefault="00B673C7" w:rsidP="005B0BAD">
            <w:pPr>
              <w:rPr>
                <w:rFonts w:cs="Arial"/>
                <w:sz w:val="22"/>
              </w:rPr>
            </w:pPr>
            <w:r w:rsidRPr="00B673C7">
              <w:rPr>
                <w:rFonts w:cs="Arial"/>
                <w:sz w:val="22"/>
              </w:rPr>
              <w:t>Bindefrist bis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0671875" w14:textId="42A940E5" w:rsidR="00B673C7" w:rsidRPr="00B673C7" w:rsidRDefault="00C53F2E" w:rsidP="005B0BAD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31.08.2026</w:t>
            </w:r>
          </w:p>
        </w:tc>
      </w:tr>
    </w:tbl>
    <w:p w14:paraId="65EF06BE" w14:textId="77777777" w:rsidR="00B1134A" w:rsidRDefault="00B1134A" w:rsidP="00B673C7">
      <w:pPr>
        <w:rPr>
          <w:rFonts w:cs="Arial"/>
          <w:sz w:val="22"/>
        </w:rPr>
      </w:pPr>
    </w:p>
    <w:p w14:paraId="18AF6AD8" w14:textId="77777777" w:rsidR="00B1134A" w:rsidRPr="00B1134A" w:rsidRDefault="00B1134A" w:rsidP="00B1134A">
      <w:pPr>
        <w:rPr>
          <w:rFonts w:cs="Arial"/>
          <w:sz w:val="22"/>
        </w:rPr>
      </w:pPr>
    </w:p>
    <w:p w14:paraId="24FB521D" w14:textId="77777777" w:rsidR="00B1134A" w:rsidRPr="00B1134A" w:rsidRDefault="00B1134A" w:rsidP="00B1134A">
      <w:pPr>
        <w:rPr>
          <w:rFonts w:cs="Arial"/>
          <w:sz w:val="22"/>
        </w:rPr>
      </w:pPr>
    </w:p>
    <w:p w14:paraId="3C8A8FC0" w14:textId="77777777" w:rsidR="00B1134A" w:rsidRPr="00B1134A" w:rsidRDefault="00B1134A" w:rsidP="00B1134A">
      <w:pPr>
        <w:rPr>
          <w:rFonts w:cs="Arial"/>
          <w:sz w:val="22"/>
        </w:rPr>
      </w:pPr>
    </w:p>
    <w:p w14:paraId="2D5BCF78" w14:textId="77777777" w:rsidR="00B1134A" w:rsidRPr="00B1134A" w:rsidRDefault="00B1134A" w:rsidP="00B1134A">
      <w:pPr>
        <w:rPr>
          <w:rFonts w:cs="Arial"/>
          <w:sz w:val="22"/>
        </w:rPr>
      </w:pPr>
    </w:p>
    <w:p w14:paraId="59E3B507" w14:textId="77777777" w:rsidR="00B1134A" w:rsidRDefault="00B1134A" w:rsidP="00B673C7">
      <w:pPr>
        <w:rPr>
          <w:rFonts w:cs="Arial"/>
          <w:sz w:val="22"/>
        </w:rPr>
      </w:pPr>
    </w:p>
    <w:p w14:paraId="4141C6B6" w14:textId="0FA4B53F" w:rsidR="00B673C7" w:rsidRPr="00B673C7" w:rsidRDefault="00B1134A" w:rsidP="00B1134A">
      <w:pPr>
        <w:tabs>
          <w:tab w:val="left" w:pos="1335"/>
        </w:tabs>
        <w:rPr>
          <w:rFonts w:cs="Arial"/>
          <w:sz w:val="22"/>
        </w:rPr>
      </w:pPr>
      <w:r>
        <w:rPr>
          <w:rFonts w:cs="Arial"/>
          <w:sz w:val="22"/>
        </w:rPr>
        <w:tab/>
      </w:r>
      <w:r w:rsidR="005B0BAD">
        <w:rPr>
          <w:rFonts w:cs="Arial"/>
          <w:sz w:val="22"/>
        </w:rPr>
        <w:br w:type="textWrapping" w:clear="all"/>
      </w:r>
    </w:p>
    <w:p w14:paraId="137105CB" w14:textId="77777777" w:rsidR="00B673C7" w:rsidRPr="00B673C7" w:rsidRDefault="00B673C7" w:rsidP="00CD214E">
      <w:pPr>
        <w:jc w:val="both"/>
        <w:rPr>
          <w:rFonts w:cs="Arial"/>
          <w:sz w:val="22"/>
        </w:rPr>
      </w:pPr>
      <w:bookmarkStart w:id="8" w:name="bmAnredefloskel"/>
      <w:bookmarkEnd w:id="8"/>
      <w:r w:rsidRPr="00B673C7">
        <w:rPr>
          <w:rFonts w:cs="Arial"/>
          <w:sz w:val="22"/>
        </w:rPr>
        <w:t>Sehr geehrte Damen und Herren,</w:t>
      </w:r>
    </w:p>
    <w:p w14:paraId="71F7EFC5" w14:textId="77777777" w:rsidR="00B673C7" w:rsidRPr="00B673C7" w:rsidRDefault="00B673C7" w:rsidP="00CD214E">
      <w:pPr>
        <w:jc w:val="both"/>
        <w:rPr>
          <w:rFonts w:cs="Arial"/>
          <w:sz w:val="22"/>
        </w:rPr>
      </w:pPr>
    </w:p>
    <w:p w14:paraId="4FB64D27" w14:textId="77777777" w:rsidR="00B673C7" w:rsidRPr="00B673C7" w:rsidRDefault="00B673C7" w:rsidP="00CD214E">
      <w:pPr>
        <w:jc w:val="both"/>
        <w:rPr>
          <w:rFonts w:cs="Arial"/>
          <w:sz w:val="22"/>
        </w:rPr>
      </w:pPr>
      <w:r w:rsidRPr="00B673C7">
        <w:rPr>
          <w:rFonts w:cs="Arial"/>
          <w:sz w:val="22"/>
        </w:rPr>
        <w:t>Ich bitte Sie um ein Angebot. Ich behalte mir dabei vor, auch von anderen Unternehmen entsprechende Angebote einzuholen. Bitte beachten Sie folgenden wichtigen Hinweis: Falls Sie ein Angebot auf diese Aufforderung abgeben, gilt: Ihr Angebot schließt alle nachfolgend dargestellten Vertragsbedingungen und Vertragsbestandteile ein, soweit Sie dem in Ihrem Angebot nicht ausdrücklich widersprechen.</w:t>
      </w:r>
    </w:p>
    <w:p w14:paraId="1FBAC349" w14:textId="77777777" w:rsidR="00B673C7" w:rsidRPr="00B673C7" w:rsidRDefault="00B673C7" w:rsidP="00CD214E">
      <w:pPr>
        <w:jc w:val="both"/>
        <w:rPr>
          <w:rFonts w:cs="Arial"/>
          <w:sz w:val="22"/>
        </w:rPr>
      </w:pPr>
    </w:p>
    <w:p w14:paraId="5AE2937F" w14:textId="5C3072EA" w:rsidR="00B673C7" w:rsidRPr="00AA1F2C" w:rsidRDefault="00B673C7" w:rsidP="00CD214E">
      <w:pPr>
        <w:jc w:val="both"/>
        <w:rPr>
          <w:rFonts w:cs="Arial"/>
          <w:sz w:val="22"/>
        </w:rPr>
      </w:pPr>
      <w:r w:rsidRPr="00AA1F2C">
        <w:rPr>
          <w:rFonts w:cs="Arial"/>
          <w:sz w:val="22"/>
        </w:rPr>
        <w:t>Beschreibung der zu erbringenden Leistung</w:t>
      </w:r>
      <w:r w:rsidR="00F53D7E">
        <w:rPr>
          <w:rFonts w:cs="Arial"/>
          <w:sz w:val="22"/>
        </w:rPr>
        <w:t>:</w:t>
      </w:r>
    </w:p>
    <w:p w14:paraId="00B0CA22" w14:textId="77777777" w:rsidR="005612E2" w:rsidRPr="00AA1F2C" w:rsidRDefault="005612E2" w:rsidP="00CD214E">
      <w:pPr>
        <w:jc w:val="both"/>
        <w:rPr>
          <w:rFonts w:cs="Arial"/>
          <w:sz w:val="22"/>
        </w:rPr>
      </w:pPr>
    </w:p>
    <w:p w14:paraId="2462BE3D" w14:textId="20FADC70" w:rsidR="00A65FD3" w:rsidRPr="00AA1F2C" w:rsidRDefault="00A65FD3" w:rsidP="00A65FD3">
      <w:pPr>
        <w:jc w:val="both"/>
        <w:rPr>
          <w:rFonts w:cs="Arial"/>
          <w:spacing w:val="-2"/>
          <w:sz w:val="22"/>
        </w:rPr>
      </w:pPr>
      <w:r w:rsidRPr="00AA1F2C">
        <w:rPr>
          <w:rFonts w:cs="Arial"/>
          <w:spacing w:val="-2"/>
          <w:sz w:val="22"/>
        </w:rPr>
        <w:t xml:space="preserve">Das EU – Vergabeverfahren für Versicherungen muss von einem externen Beratungsunternehmen unterstützt und begleitet werden; die Leistungen gehen von einer umfassenden Neubetrachtung und Analyse der Versicherungsstandards etc.) der Erstellung und Prüfung der Ausschreibungsunterlagen bis hin zur Angebotsauswertung. </w:t>
      </w:r>
    </w:p>
    <w:p w14:paraId="3BB45DF3" w14:textId="77777777" w:rsidR="005612E2" w:rsidRPr="00AA1F2C" w:rsidRDefault="005612E2" w:rsidP="00CD214E">
      <w:pPr>
        <w:jc w:val="both"/>
        <w:rPr>
          <w:rFonts w:cs="Arial"/>
          <w:sz w:val="22"/>
          <w:highlight w:val="yellow"/>
        </w:rPr>
      </w:pPr>
    </w:p>
    <w:p w14:paraId="01A7A457" w14:textId="3E068BF9" w:rsidR="00B673C7" w:rsidRPr="00AA1F2C" w:rsidRDefault="00B673C7" w:rsidP="00CD214E">
      <w:pPr>
        <w:jc w:val="both"/>
        <w:rPr>
          <w:rFonts w:cs="Arial"/>
          <w:sz w:val="22"/>
        </w:rPr>
      </w:pPr>
      <w:r w:rsidRPr="00AA1F2C">
        <w:rPr>
          <w:rFonts w:cs="Arial"/>
          <w:sz w:val="22"/>
        </w:rPr>
        <w:t xml:space="preserve">Weitere Einzelheiten </w:t>
      </w:r>
      <w:r w:rsidR="00C978D2">
        <w:rPr>
          <w:rFonts w:cs="Arial"/>
          <w:sz w:val="22"/>
        </w:rPr>
        <w:t>zur</w:t>
      </w:r>
      <w:r w:rsidRPr="00AA1F2C">
        <w:rPr>
          <w:rFonts w:cs="Arial"/>
          <w:sz w:val="22"/>
        </w:rPr>
        <w:t xml:space="preserve"> erbringenden Leistung und </w:t>
      </w:r>
      <w:r w:rsidR="00C978D2">
        <w:rPr>
          <w:rFonts w:cs="Arial"/>
          <w:sz w:val="22"/>
        </w:rPr>
        <w:t xml:space="preserve">den </w:t>
      </w:r>
      <w:r w:rsidRPr="00AA1F2C">
        <w:rPr>
          <w:rFonts w:cs="Arial"/>
          <w:sz w:val="22"/>
        </w:rPr>
        <w:t>Rahmenbedingungen können folgenden beigefügten Unterlagen entnommen werden:</w:t>
      </w:r>
    </w:p>
    <w:p w14:paraId="14DD8D13" w14:textId="77777777" w:rsidR="005612E2" w:rsidRPr="005612E2" w:rsidRDefault="005612E2" w:rsidP="00CD214E">
      <w:pPr>
        <w:jc w:val="both"/>
        <w:rPr>
          <w:rFonts w:cs="Arial"/>
          <w:sz w:val="22"/>
        </w:rPr>
      </w:pPr>
    </w:p>
    <w:p w14:paraId="17584CE3" w14:textId="4F6EAE1C" w:rsidR="00B673C7" w:rsidRDefault="005612E2" w:rsidP="00CD214E">
      <w:pPr>
        <w:jc w:val="both"/>
        <w:rPr>
          <w:rFonts w:cs="Arial"/>
          <w:sz w:val="22"/>
        </w:rPr>
      </w:pPr>
      <w:r w:rsidRPr="005612E2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612E2">
        <w:rPr>
          <w:rFonts w:cs="Arial"/>
          <w:sz w:val="22"/>
        </w:rPr>
        <w:instrText xml:space="preserve"> FORMCHECKBOX </w:instrText>
      </w:r>
      <w:r w:rsidR="00C53F2E">
        <w:rPr>
          <w:rFonts w:cs="Arial"/>
          <w:sz w:val="22"/>
        </w:rPr>
      </w:r>
      <w:r w:rsidR="00C53F2E">
        <w:rPr>
          <w:rFonts w:cs="Arial"/>
          <w:sz w:val="22"/>
        </w:rPr>
        <w:fldChar w:fldCharType="separate"/>
      </w:r>
      <w:r w:rsidRPr="005612E2">
        <w:rPr>
          <w:rFonts w:cs="Arial"/>
          <w:sz w:val="22"/>
        </w:rPr>
        <w:fldChar w:fldCharType="end"/>
      </w:r>
      <w:r w:rsidR="00B673C7" w:rsidRPr="005612E2">
        <w:rPr>
          <w:rFonts w:cs="Arial"/>
          <w:color w:val="000000"/>
          <w:sz w:val="22"/>
        </w:rPr>
        <w:t xml:space="preserve"> </w:t>
      </w:r>
      <w:r w:rsidR="00B673C7" w:rsidRPr="005612E2">
        <w:rPr>
          <w:rFonts w:cs="Arial"/>
          <w:color w:val="000000"/>
          <w:sz w:val="22"/>
        </w:rPr>
        <w:tab/>
      </w:r>
      <w:r>
        <w:rPr>
          <w:rFonts w:cs="Arial"/>
          <w:sz w:val="22"/>
        </w:rPr>
        <w:t>Leistungsbeschreibung</w:t>
      </w:r>
    </w:p>
    <w:p w14:paraId="5B154187" w14:textId="3EBE14BC" w:rsidR="005612E2" w:rsidRDefault="005612E2" w:rsidP="005612E2">
      <w:pPr>
        <w:jc w:val="both"/>
        <w:rPr>
          <w:rFonts w:cs="Arial"/>
          <w:color w:val="000000"/>
          <w:sz w:val="22"/>
        </w:rPr>
      </w:pPr>
      <w:r w:rsidRPr="005612E2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612E2">
        <w:rPr>
          <w:rFonts w:cs="Arial"/>
          <w:sz w:val="22"/>
        </w:rPr>
        <w:instrText xml:space="preserve"> FORMCHECKBOX </w:instrText>
      </w:r>
      <w:r w:rsidR="00C53F2E">
        <w:rPr>
          <w:rFonts w:cs="Arial"/>
          <w:sz w:val="22"/>
        </w:rPr>
      </w:r>
      <w:r w:rsidR="00C53F2E">
        <w:rPr>
          <w:rFonts w:cs="Arial"/>
          <w:sz w:val="22"/>
        </w:rPr>
        <w:fldChar w:fldCharType="separate"/>
      </w:r>
      <w:r w:rsidRPr="005612E2">
        <w:rPr>
          <w:rFonts w:cs="Arial"/>
          <w:sz w:val="22"/>
        </w:rPr>
        <w:fldChar w:fldCharType="end"/>
      </w:r>
      <w:r w:rsidRPr="005612E2">
        <w:rPr>
          <w:rFonts w:cs="Arial"/>
          <w:color w:val="000000"/>
          <w:sz w:val="22"/>
        </w:rPr>
        <w:t xml:space="preserve"> </w:t>
      </w:r>
      <w:r w:rsidRPr="005612E2">
        <w:rPr>
          <w:rFonts w:cs="Arial"/>
          <w:color w:val="000000"/>
          <w:sz w:val="22"/>
        </w:rPr>
        <w:tab/>
      </w:r>
      <w:r>
        <w:rPr>
          <w:rFonts w:cs="Arial"/>
          <w:color w:val="000000"/>
          <w:sz w:val="22"/>
        </w:rPr>
        <w:t>Hinweise zur Wertung</w:t>
      </w:r>
    </w:p>
    <w:p w14:paraId="024E62AF" w14:textId="2C6D81CE" w:rsidR="005612E2" w:rsidRDefault="005612E2" w:rsidP="005612E2">
      <w:pPr>
        <w:jc w:val="both"/>
        <w:rPr>
          <w:rFonts w:cs="Arial"/>
          <w:sz w:val="22"/>
        </w:rPr>
      </w:pPr>
      <w:r w:rsidRPr="005612E2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612E2">
        <w:rPr>
          <w:rFonts w:cs="Arial"/>
          <w:sz w:val="22"/>
        </w:rPr>
        <w:instrText xml:space="preserve"> FORMCHECKBOX </w:instrText>
      </w:r>
      <w:r w:rsidR="00C53F2E">
        <w:rPr>
          <w:rFonts w:cs="Arial"/>
          <w:sz w:val="22"/>
        </w:rPr>
      </w:r>
      <w:r w:rsidR="00C53F2E">
        <w:rPr>
          <w:rFonts w:cs="Arial"/>
          <w:sz w:val="22"/>
        </w:rPr>
        <w:fldChar w:fldCharType="separate"/>
      </w:r>
      <w:r w:rsidRPr="005612E2">
        <w:rPr>
          <w:rFonts w:cs="Arial"/>
          <w:sz w:val="22"/>
        </w:rPr>
        <w:fldChar w:fldCharType="end"/>
      </w:r>
      <w:r w:rsidRPr="005612E2">
        <w:rPr>
          <w:rFonts w:cs="Arial"/>
          <w:color w:val="000000"/>
          <w:sz w:val="22"/>
        </w:rPr>
        <w:t xml:space="preserve"> </w:t>
      </w:r>
      <w:r w:rsidRPr="005612E2">
        <w:rPr>
          <w:rFonts w:cs="Arial"/>
          <w:color w:val="000000"/>
          <w:sz w:val="22"/>
        </w:rPr>
        <w:tab/>
      </w:r>
      <w:r>
        <w:rPr>
          <w:rFonts w:cs="Arial"/>
          <w:sz w:val="22"/>
        </w:rPr>
        <w:t>Preisblatt</w:t>
      </w:r>
    </w:p>
    <w:p w14:paraId="264C98FD" w14:textId="789AA20D" w:rsidR="00B673C7" w:rsidRDefault="00B673C7" w:rsidP="00CD214E">
      <w:pPr>
        <w:jc w:val="both"/>
        <w:rPr>
          <w:rFonts w:cs="Arial"/>
          <w:sz w:val="22"/>
        </w:rPr>
      </w:pPr>
      <w:r w:rsidRPr="00B673C7">
        <w:rPr>
          <w:rFonts w:cs="Arial"/>
          <w:sz w:val="22"/>
        </w:rPr>
        <w:lastRenderedPageBreak/>
        <w:t>Inhalt des einzureichenden Angebots</w:t>
      </w:r>
      <w:r w:rsidR="005612E2">
        <w:rPr>
          <w:rFonts w:cs="Arial"/>
          <w:sz w:val="22"/>
        </w:rPr>
        <w:t>:</w:t>
      </w:r>
    </w:p>
    <w:p w14:paraId="6D2326F6" w14:textId="77777777" w:rsidR="005612E2" w:rsidRPr="00B673C7" w:rsidRDefault="005612E2" w:rsidP="00CD214E">
      <w:pPr>
        <w:jc w:val="both"/>
        <w:rPr>
          <w:rFonts w:cs="Arial"/>
          <w:sz w:val="22"/>
        </w:rPr>
      </w:pPr>
    </w:p>
    <w:p w14:paraId="6395E9CD" w14:textId="77777777" w:rsidR="00B673C7" w:rsidRPr="00B673C7" w:rsidRDefault="00B673C7" w:rsidP="00CD214E">
      <w:pPr>
        <w:jc w:val="both"/>
        <w:rPr>
          <w:rFonts w:cs="Arial"/>
          <w:sz w:val="22"/>
        </w:rPr>
      </w:pPr>
      <w:r w:rsidRPr="00B673C7"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673C7">
        <w:rPr>
          <w:rFonts w:cs="Arial"/>
          <w:sz w:val="22"/>
        </w:rPr>
        <w:instrText xml:space="preserve"> FORMCHECKBOX </w:instrText>
      </w:r>
      <w:r w:rsidR="00C53F2E">
        <w:rPr>
          <w:rFonts w:cs="Arial"/>
          <w:sz w:val="22"/>
        </w:rPr>
      </w:r>
      <w:r w:rsidR="00C53F2E">
        <w:rPr>
          <w:rFonts w:cs="Arial"/>
          <w:sz w:val="22"/>
        </w:rPr>
        <w:fldChar w:fldCharType="separate"/>
      </w:r>
      <w:r w:rsidRPr="00B673C7">
        <w:rPr>
          <w:rFonts w:cs="Arial"/>
          <w:sz w:val="22"/>
        </w:rPr>
        <w:fldChar w:fldCharType="end"/>
      </w:r>
      <w:r w:rsidRPr="00B673C7">
        <w:rPr>
          <w:rFonts w:cs="Arial"/>
          <w:color w:val="000000"/>
          <w:sz w:val="22"/>
        </w:rPr>
        <w:t xml:space="preserve"> </w:t>
      </w:r>
      <w:r w:rsidRPr="00B673C7">
        <w:rPr>
          <w:rFonts w:cs="Arial"/>
          <w:color w:val="000000"/>
          <w:sz w:val="22"/>
        </w:rPr>
        <w:tab/>
      </w:r>
      <w:r w:rsidRPr="00B673C7">
        <w:rPr>
          <w:rFonts w:cs="Arial"/>
          <w:sz w:val="22"/>
        </w:rPr>
        <w:t>Angebotsschreiben</w:t>
      </w:r>
    </w:p>
    <w:p w14:paraId="09375566" w14:textId="7CAC40BB" w:rsidR="00B673C7" w:rsidRPr="00B673C7" w:rsidRDefault="00C251A2" w:rsidP="00CD214E">
      <w:pPr>
        <w:jc w:val="both"/>
        <w:rPr>
          <w:rFonts w:cs="Arial"/>
          <w:sz w:val="22"/>
        </w:rPr>
      </w:pPr>
      <w:r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2"/>
        </w:rPr>
        <w:instrText xml:space="preserve"> FORMCHECKBOX </w:instrText>
      </w:r>
      <w:r w:rsidR="00C53F2E">
        <w:rPr>
          <w:rFonts w:cs="Arial"/>
          <w:sz w:val="22"/>
        </w:rPr>
      </w:r>
      <w:r w:rsidR="00C53F2E">
        <w:rPr>
          <w:rFonts w:cs="Arial"/>
          <w:sz w:val="22"/>
        </w:rPr>
        <w:fldChar w:fldCharType="separate"/>
      </w:r>
      <w:r>
        <w:rPr>
          <w:rFonts w:cs="Arial"/>
          <w:sz w:val="22"/>
        </w:rPr>
        <w:fldChar w:fldCharType="end"/>
      </w:r>
      <w:r w:rsidR="00B673C7" w:rsidRPr="00B673C7">
        <w:rPr>
          <w:rFonts w:cs="Arial"/>
          <w:color w:val="000000"/>
          <w:sz w:val="22"/>
        </w:rPr>
        <w:t xml:space="preserve"> </w:t>
      </w:r>
      <w:r w:rsidR="00B673C7" w:rsidRPr="00B673C7">
        <w:rPr>
          <w:rFonts w:cs="Arial"/>
          <w:color w:val="000000"/>
          <w:sz w:val="22"/>
        </w:rPr>
        <w:tab/>
      </w:r>
      <w:r>
        <w:rPr>
          <w:rFonts w:cs="Arial"/>
          <w:sz w:val="22"/>
        </w:rPr>
        <w:t>Preisblatt</w:t>
      </w:r>
    </w:p>
    <w:p w14:paraId="2AD3E5D9" w14:textId="435A82F2" w:rsidR="00B673C7" w:rsidRPr="00B673C7" w:rsidRDefault="00B52A47" w:rsidP="00CD214E">
      <w:pPr>
        <w:jc w:val="both"/>
        <w:rPr>
          <w:rFonts w:cs="Arial"/>
          <w:sz w:val="22"/>
        </w:rPr>
      </w:pPr>
      <w:r>
        <w:rPr>
          <w:rFonts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2"/>
        </w:rPr>
        <w:instrText xml:space="preserve"> FORMCHECKBOX </w:instrText>
      </w:r>
      <w:r w:rsidR="00C53F2E">
        <w:rPr>
          <w:rFonts w:cs="Arial"/>
          <w:sz w:val="22"/>
        </w:rPr>
      </w:r>
      <w:r w:rsidR="00C53F2E">
        <w:rPr>
          <w:rFonts w:cs="Arial"/>
          <w:sz w:val="22"/>
        </w:rPr>
        <w:fldChar w:fldCharType="separate"/>
      </w:r>
      <w:r>
        <w:rPr>
          <w:rFonts w:cs="Arial"/>
          <w:sz w:val="22"/>
        </w:rPr>
        <w:fldChar w:fldCharType="end"/>
      </w:r>
      <w:r w:rsidR="00B673C7" w:rsidRPr="00B673C7">
        <w:rPr>
          <w:rFonts w:cs="Arial"/>
          <w:color w:val="000000"/>
          <w:sz w:val="22"/>
        </w:rPr>
        <w:t xml:space="preserve"> </w:t>
      </w:r>
      <w:r w:rsidR="00B673C7" w:rsidRPr="00B673C7">
        <w:rPr>
          <w:rFonts w:cs="Arial"/>
          <w:color w:val="000000"/>
          <w:sz w:val="22"/>
        </w:rPr>
        <w:tab/>
      </w:r>
      <w:r>
        <w:rPr>
          <w:rFonts w:cs="Arial"/>
          <w:sz w:val="22"/>
        </w:rPr>
        <w:t>erforderliche Dokumente</w:t>
      </w:r>
    </w:p>
    <w:p w14:paraId="1E258DBA" w14:textId="77777777" w:rsidR="00B673C7" w:rsidRPr="00B673C7" w:rsidRDefault="00B673C7" w:rsidP="00CD214E">
      <w:pPr>
        <w:jc w:val="both"/>
        <w:rPr>
          <w:rFonts w:cs="Arial"/>
          <w:sz w:val="22"/>
        </w:rPr>
      </w:pPr>
    </w:p>
    <w:p w14:paraId="21BACE85" w14:textId="77777777" w:rsidR="00B673C7" w:rsidRPr="00B673C7" w:rsidRDefault="00B673C7" w:rsidP="00CD214E">
      <w:pPr>
        <w:jc w:val="both"/>
        <w:rPr>
          <w:rFonts w:cs="Arial"/>
          <w:sz w:val="22"/>
        </w:rPr>
      </w:pPr>
    </w:p>
    <w:p w14:paraId="169195C4" w14:textId="77777777" w:rsidR="00B673C7" w:rsidRPr="00B673C7" w:rsidRDefault="00B673C7" w:rsidP="00CD214E">
      <w:pPr>
        <w:jc w:val="both"/>
        <w:rPr>
          <w:rFonts w:cs="Arial"/>
          <w:b/>
          <w:bCs/>
          <w:sz w:val="22"/>
          <w:u w:val="single"/>
        </w:rPr>
      </w:pPr>
      <w:r w:rsidRPr="00B673C7">
        <w:rPr>
          <w:rFonts w:cs="Arial"/>
          <w:b/>
          <w:bCs/>
          <w:sz w:val="22"/>
          <w:u w:val="single"/>
        </w:rPr>
        <w:t>Rahmenbedingungen des Direktauftrags</w:t>
      </w:r>
    </w:p>
    <w:p w14:paraId="6A2B44AF" w14:textId="77777777" w:rsidR="00B673C7" w:rsidRPr="00B673C7" w:rsidRDefault="00B673C7" w:rsidP="00CD214E">
      <w:pPr>
        <w:jc w:val="both"/>
        <w:rPr>
          <w:rFonts w:cs="Arial"/>
          <w:sz w:val="22"/>
        </w:rPr>
      </w:pPr>
    </w:p>
    <w:p w14:paraId="18F6EE87" w14:textId="1ACC5040" w:rsidR="00B673C7" w:rsidRPr="00B673C7" w:rsidRDefault="00B673C7" w:rsidP="00CD214E">
      <w:pPr>
        <w:tabs>
          <w:tab w:val="left" w:pos="4536"/>
          <w:tab w:val="right" w:pos="8820"/>
        </w:tabs>
        <w:jc w:val="both"/>
        <w:rPr>
          <w:rFonts w:cs="Arial"/>
          <w:bCs/>
          <w:sz w:val="22"/>
        </w:rPr>
      </w:pPr>
      <w:bookmarkStart w:id="9" w:name="Textbeginn"/>
      <w:bookmarkStart w:id="10" w:name="bmSchlussfloskel"/>
      <w:bookmarkEnd w:id="9"/>
      <w:bookmarkEnd w:id="10"/>
      <w:r w:rsidRPr="00B673C7">
        <w:rPr>
          <w:rFonts w:cs="Arial"/>
          <w:bCs/>
          <w:sz w:val="22"/>
        </w:rPr>
        <w:t xml:space="preserve">Das Angebot </w:t>
      </w:r>
      <w:r w:rsidR="00B94634">
        <w:rPr>
          <w:rFonts w:cs="Arial"/>
          <w:bCs/>
          <w:sz w:val="22"/>
        </w:rPr>
        <w:t xml:space="preserve">ist </w:t>
      </w:r>
      <w:r w:rsidRPr="00B673C7">
        <w:rPr>
          <w:rFonts w:cs="Arial"/>
          <w:sz w:val="22"/>
        </w:rPr>
        <w:t>per Mail einzureichen.</w:t>
      </w:r>
    </w:p>
    <w:p w14:paraId="54297BAC" w14:textId="77777777" w:rsidR="00B673C7" w:rsidRDefault="00B673C7" w:rsidP="00CD214E">
      <w:pPr>
        <w:tabs>
          <w:tab w:val="left" w:pos="4536"/>
          <w:tab w:val="right" w:pos="8820"/>
        </w:tabs>
        <w:jc w:val="both"/>
        <w:rPr>
          <w:rFonts w:cs="Arial"/>
          <w:b/>
          <w:sz w:val="22"/>
          <w:u w:val="single"/>
        </w:rPr>
      </w:pPr>
    </w:p>
    <w:p w14:paraId="48D4D74D" w14:textId="71839015" w:rsidR="00B673C7" w:rsidRDefault="000D7890" w:rsidP="00CD214E">
      <w:pPr>
        <w:tabs>
          <w:tab w:val="left" w:pos="4536"/>
          <w:tab w:val="right" w:pos="8820"/>
        </w:tabs>
        <w:ind w:left="567" w:hanging="567"/>
        <w:jc w:val="both"/>
        <w:rPr>
          <w:rFonts w:cs="Arial"/>
          <w:bCs/>
          <w:sz w:val="22"/>
        </w:rPr>
      </w:pPr>
      <w:r w:rsidRPr="00B673C7">
        <w:rPr>
          <w:rFonts w:cs="Arial"/>
          <w:bCs/>
          <w:sz w:val="22"/>
        </w:rPr>
        <w:t>Der Vertrag wird auf Basis der VOL/B geschlossen</w:t>
      </w:r>
    </w:p>
    <w:p w14:paraId="24BF7E2F" w14:textId="77777777" w:rsidR="000D7890" w:rsidRPr="00B673C7" w:rsidRDefault="000D7890" w:rsidP="00CD214E">
      <w:pPr>
        <w:tabs>
          <w:tab w:val="left" w:pos="4536"/>
          <w:tab w:val="right" w:pos="8820"/>
        </w:tabs>
        <w:ind w:left="567" w:hanging="567"/>
        <w:jc w:val="both"/>
        <w:rPr>
          <w:rFonts w:cs="Arial"/>
          <w:sz w:val="22"/>
        </w:rPr>
      </w:pPr>
    </w:p>
    <w:p w14:paraId="2854723A" w14:textId="2A7A24A9" w:rsidR="00B673C7" w:rsidRPr="00B673C7" w:rsidRDefault="00B673C7" w:rsidP="00CD214E">
      <w:pPr>
        <w:tabs>
          <w:tab w:val="left" w:pos="4536"/>
          <w:tab w:val="right" w:pos="8820"/>
        </w:tabs>
        <w:jc w:val="both"/>
        <w:rPr>
          <w:rFonts w:cs="Arial"/>
          <w:bCs/>
          <w:color w:val="00B0F0"/>
          <w:sz w:val="22"/>
        </w:rPr>
      </w:pPr>
      <w:bookmarkStart w:id="11" w:name="_Hlk217305131"/>
      <w:r w:rsidRPr="00B673C7">
        <w:rPr>
          <w:rFonts w:cs="Arial"/>
          <w:bCs/>
          <w:sz w:val="22"/>
        </w:rPr>
        <w:t>Über den Auftragsgegenstand wird nicht mehr verhandelt.</w:t>
      </w:r>
    </w:p>
    <w:bookmarkEnd w:id="11"/>
    <w:p w14:paraId="4AAED8F6" w14:textId="77777777" w:rsidR="00B673C7" w:rsidRPr="00B673C7" w:rsidRDefault="00B673C7" w:rsidP="00CD214E">
      <w:pPr>
        <w:tabs>
          <w:tab w:val="left" w:pos="4536"/>
          <w:tab w:val="right" w:pos="8820"/>
        </w:tabs>
        <w:jc w:val="both"/>
        <w:rPr>
          <w:rFonts w:cs="Arial"/>
          <w:bCs/>
          <w:sz w:val="22"/>
        </w:rPr>
      </w:pPr>
    </w:p>
    <w:p w14:paraId="30C6308E" w14:textId="77777777" w:rsidR="00B673C7" w:rsidRDefault="00B673C7" w:rsidP="00CD214E">
      <w:pPr>
        <w:tabs>
          <w:tab w:val="left" w:pos="4536"/>
          <w:tab w:val="right" w:pos="8820"/>
        </w:tabs>
        <w:jc w:val="both"/>
        <w:rPr>
          <w:rFonts w:cs="Arial"/>
          <w:bCs/>
          <w:color w:val="000000"/>
          <w:sz w:val="22"/>
        </w:rPr>
      </w:pPr>
      <w:r w:rsidRPr="00B673C7">
        <w:rPr>
          <w:rFonts w:cs="Arial"/>
          <w:bCs/>
          <w:color w:val="000000"/>
          <w:sz w:val="22"/>
        </w:rPr>
        <w:t>Die eingehenden Angebote werden wie folgt gewertet:</w:t>
      </w:r>
    </w:p>
    <w:p w14:paraId="61006CAB" w14:textId="77777777" w:rsidR="005612E2" w:rsidRDefault="005612E2" w:rsidP="00CD214E">
      <w:pPr>
        <w:tabs>
          <w:tab w:val="left" w:pos="4536"/>
          <w:tab w:val="right" w:pos="8820"/>
        </w:tabs>
        <w:jc w:val="both"/>
        <w:rPr>
          <w:rFonts w:cs="Arial"/>
          <w:bCs/>
          <w:color w:val="000000"/>
          <w:sz w:val="22"/>
        </w:rPr>
      </w:pPr>
    </w:p>
    <w:p w14:paraId="63CD3C97" w14:textId="4634B245" w:rsidR="005612E2" w:rsidRDefault="005612E2" w:rsidP="005612E2">
      <w:pPr>
        <w:tabs>
          <w:tab w:val="right" w:pos="8820"/>
        </w:tabs>
        <w:jc w:val="both"/>
        <w:rPr>
          <w:rFonts w:cs="Arial"/>
          <w:sz w:val="22"/>
        </w:rPr>
      </w:pPr>
      <w:r w:rsidRPr="00176B81">
        <w:rPr>
          <w:rFonts w:cs="Arial"/>
          <w:sz w:val="22"/>
        </w:rPr>
        <w:t xml:space="preserve">Die Wertung der Angebote erfolgt nach der Methode der Addition von Preis- und Leistungspunkten. Für den Angebotspreis werden maximal </w:t>
      </w:r>
      <w:r>
        <w:rPr>
          <w:rFonts w:cs="Arial"/>
          <w:sz w:val="22"/>
        </w:rPr>
        <w:t xml:space="preserve">40 </w:t>
      </w:r>
      <w:r w:rsidRPr="00176B81">
        <w:rPr>
          <w:rFonts w:cs="Arial"/>
          <w:sz w:val="22"/>
        </w:rPr>
        <w:t xml:space="preserve">Preispunkte, für die Leistung maximal </w:t>
      </w:r>
      <w:r>
        <w:rPr>
          <w:rFonts w:cs="Arial"/>
          <w:sz w:val="22"/>
        </w:rPr>
        <w:t>6</w:t>
      </w:r>
      <w:r w:rsidR="00275012">
        <w:rPr>
          <w:rFonts w:cs="Arial"/>
          <w:sz w:val="22"/>
        </w:rPr>
        <w:t>0</w:t>
      </w:r>
      <w:r w:rsidRPr="00176B81">
        <w:rPr>
          <w:rFonts w:cs="Arial"/>
          <w:sz w:val="22"/>
        </w:rPr>
        <w:t xml:space="preserve"> Leistungspunkte vergeben. </w:t>
      </w:r>
      <w:r>
        <w:rPr>
          <w:rFonts w:cs="Arial"/>
          <w:sz w:val="22"/>
        </w:rPr>
        <w:t>Weitere Informationen entnehmen Sie bitte dem Dokument Hinweise zur Eignung und Wertung.</w:t>
      </w:r>
    </w:p>
    <w:p w14:paraId="00F427CC" w14:textId="77777777" w:rsidR="005612E2" w:rsidRDefault="005612E2" w:rsidP="005612E2">
      <w:pPr>
        <w:tabs>
          <w:tab w:val="right" w:pos="8820"/>
        </w:tabs>
        <w:jc w:val="both"/>
        <w:rPr>
          <w:rFonts w:cs="Arial"/>
          <w:sz w:val="22"/>
        </w:rPr>
      </w:pPr>
    </w:p>
    <w:p w14:paraId="16287A43" w14:textId="326D9714" w:rsidR="001C3424" w:rsidRPr="001C3424" w:rsidRDefault="001C3424" w:rsidP="001C3424">
      <w:pPr>
        <w:jc w:val="both"/>
        <w:rPr>
          <w:rFonts w:cs="Arial"/>
          <w:sz w:val="22"/>
        </w:rPr>
      </w:pPr>
      <w:bookmarkStart w:id="12" w:name="_Hlk221253635"/>
      <w:bookmarkStart w:id="13" w:name="_Hlk221253660"/>
      <w:r w:rsidRPr="001C3424">
        <w:rPr>
          <w:rFonts w:cs="Arial"/>
          <w:sz w:val="22"/>
        </w:rPr>
        <w:t xml:space="preserve">Es können Abschlagszahlungen geleistet werden (§ 17 Nr. 2 VOL/B). Die erste Abschlagszahlung erfolgt frühestens nach Erstellung der Vergabeunterlagen (nach Abschluss der Nr. 2.1 dieses Leistungsverzeichnisses). Die </w:t>
      </w:r>
      <w:r w:rsidR="00E17BE5">
        <w:rPr>
          <w:rFonts w:cs="Arial"/>
          <w:sz w:val="22"/>
        </w:rPr>
        <w:t>Zahlungen erfolgen</w:t>
      </w:r>
      <w:r w:rsidRPr="001C3424">
        <w:rPr>
          <w:rFonts w:cs="Arial"/>
          <w:sz w:val="22"/>
        </w:rPr>
        <w:t xml:space="preserve"> innerhalb von 30 Tagen nach prüfbarer Rechnungsstellung. Die Rechnungen sind digital einzureichen unter </w:t>
      </w:r>
      <w:hyperlink r:id="rId8" w:history="1">
        <w:r w:rsidRPr="001C3424">
          <w:rPr>
            <w:rStyle w:val="Hyperlink"/>
            <w:sz w:val="22"/>
          </w:rPr>
          <w:t>rechnung@kreis-steinfurt.de</w:t>
        </w:r>
      </w:hyperlink>
      <w:r w:rsidRPr="001C3424">
        <w:rPr>
          <w:rFonts w:cs="Arial"/>
          <w:sz w:val="22"/>
        </w:rPr>
        <w:t>.</w:t>
      </w:r>
    </w:p>
    <w:p w14:paraId="29E70780" w14:textId="77777777" w:rsidR="001C3424" w:rsidRPr="001C3424" w:rsidRDefault="001C3424" w:rsidP="001C3424">
      <w:pPr>
        <w:jc w:val="both"/>
        <w:rPr>
          <w:rFonts w:cs="Arial"/>
          <w:sz w:val="22"/>
        </w:rPr>
      </w:pPr>
    </w:p>
    <w:bookmarkEnd w:id="12"/>
    <w:p w14:paraId="1F1784F5" w14:textId="77777777" w:rsidR="001C3424" w:rsidRPr="001C3424" w:rsidRDefault="001C3424" w:rsidP="001C3424">
      <w:pPr>
        <w:jc w:val="both"/>
        <w:rPr>
          <w:rFonts w:cs="Arial"/>
          <w:sz w:val="22"/>
        </w:rPr>
      </w:pPr>
      <w:r w:rsidRPr="001C3424">
        <w:rPr>
          <w:rFonts w:cs="Arial"/>
          <w:sz w:val="22"/>
        </w:rPr>
        <w:t>Folgende Daten sind in den Rechnungen aufzuführen:</w:t>
      </w:r>
    </w:p>
    <w:p w14:paraId="64545B1B" w14:textId="77777777" w:rsidR="001C3424" w:rsidRPr="001C3424" w:rsidRDefault="001C3424" w:rsidP="001C3424">
      <w:pPr>
        <w:tabs>
          <w:tab w:val="left" w:pos="1440"/>
        </w:tabs>
        <w:jc w:val="both"/>
        <w:rPr>
          <w:rFonts w:cs="Arial"/>
          <w:sz w:val="22"/>
        </w:rPr>
      </w:pPr>
    </w:p>
    <w:p w14:paraId="13380C2E" w14:textId="77777777" w:rsidR="001C3424" w:rsidRPr="001C3424" w:rsidRDefault="001C3424" w:rsidP="001C3424">
      <w:pPr>
        <w:pStyle w:val="Listenabsatz"/>
        <w:numPr>
          <w:ilvl w:val="0"/>
          <w:numId w:val="14"/>
        </w:numPr>
        <w:jc w:val="both"/>
        <w:rPr>
          <w:rFonts w:cs="Arial"/>
          <w:sz w:val="22"/>
        </w:rPr>
      </w:pPr>
      <w:r w:rsidRPr="001C3424">
        <w:rPr>
          <w:rFonts w:cs="Arial"/>
          <w:sz w:val="22"/>
        </w:rPr>
        <w:t>Objekt (Gebäude mit Adresse), an dem die Leistung erbracht wurde,</w:t>
      </w:r>
    </w:p>
    <w:p w14:paraId="6837ED5E" w14:textId="77777777" w:rsidR="001C3424" w:rsidRPr="001C3424" w:rsidRDefault="001C3424" w:rsidP="001C3424">
      <w:pPr>
        <w:pStyle w:val="Listenabsatz"/>
        <w:numPr>
          <w:ilvl w:val="0"/>
          <w:numId w:val="14"/>
        </w:numPr>
        <w:jc w:val="both"/>
        <w:rPr>
          <w:rFonts w:cs="Arial"/>
          <w:sz w:val="22"/>
        </w:rPr>
      </w:pPr>
      <w:r w:rsidRPr="001C3424">
        <w:rPr>
          <w:rFonts w:cs="Arial"/>
          <w:sz w:val="22"/>
        </w:rPr>
        <w:t>Leistungsdatum,</w:t>
      </w:r>
    </w:p>
    <w:p w14:paraId="449A12E1" w14:textId="77777777" w:rsidR="001C3424" w:rsidRPr="001C3424" w:rsidRDefault="001C3424" w:rsidP="001C3424">
      <w:pPr>
        <w:pStyle w:val="Listenabsatz"/>
        <w:numPr>
          <w:ilvl w:val="0"/>
          <w:numId w:val="14"/>
        </w:numPr>
        <w:jc w:val="both"/>
        <w:rPr>
          <w:rFonts w:cs="Arial"/>
          <w:sz w:val="22"/>
        </w:rPr>
      </w:pPr>
      <w:r w:rsidRPr="001C3424">
        <w:rPr>
          <w:rFonts w:cs="Arial"/>
          <w:sz w:val="22"/>
        </w:rPr>
        <w:t>Art der Leistung</w:t>
      </w:r>
    </w:p>
    <w:bookmarkEnd w:id="13"/>
    <w:p w14:paraId="743772F3" w14:textId="77777777" w:rsidR="001C3424" w:rsidRPr="001C3424" w:rsidRDefault="001C3424" w:rsidP="00CD214E">
      <w:pPr>
        <w:tabs>
          <w:tab w:val="left" w:pos="4536"/>
          <w:tab w:val="right" w:pos="8820"/>
        </w:tabs>
        <w:jc w:val="both"/>
        <w:rPr>
          <w:rFonts w:cs="Arial"/>
          <w:bCs/>
          <w:sz w:val="22"/>
        </w:rPr>
      </w:pPr>
    </w:p>
    <w:p w14:paraId="054940C7" w14:textId="27E9405A" w:rsidR="00B673C7" w:rsidRPr="001C3424" w:rsidRDefault="00B673C7" w:rsidP="001C3424">
      <w:pPr>
        <w:tabs>
          <w:tab w:val="left" w:pos="4536"/>
          <w:tab w:val="right" w:pos="8820"/>
        </w:tabs>
        <w:jc w:val="both"/>
        <w:rPr>
          <w:rFonts w:cs="Arial"/>
          <w:bCs/>
          <w:sz w:val="22"/>
        </w:rPr>
      </w:pPr>
      <w:r w:rsidRPr="001C3424">
        <w:rPr>
          <w:rFonts w:cs="Arial"/>
          <w:bCs/>
          <w:sz w:val="22"/>
        </w:rPr>
        <w:t>Nebenangebote sind nicht zugelassen.</w:t>
      </w:r>
      <w:r w:rsidR="001C3424">
        <w:rPr>
          <w:rFonts w:cs="Arial"/>
          <w:bCs/>
          <w:sz w:val="22"/>
        </w:rPr>
        <w:t xml:space="preserve"> </w:t>
      </w:r>
      <w:r w:rsidRPr="001C3424">
        <w:rPr>
          <w:rFonts w:cs="Arial"/>
          <w:bCs/>
          <w:sz w:val="22"/>
        </w:rPr>
        <w:t>Die Leistung wird nur als Gesamtleistung vergeben.</w:t>
      </w:r>
    </w:p>
    <w:p w14:paraId="4828B4B6" w14:textId="77777777" w:rsidR="003B71BA" w:rsidRPr="001C3424" w:rsidRDefault="003B71BA" w:rsidP="00CD214E">
      <w:pPr>
        <w:spacing w:line="271" w:lineRule="auto"/>
        <w:jc w:val="both"/>
        <w:rPr>
          <w:sz w:val="22"/>
        </w:rPr>
      </w:pPr>
    </w:p>
    <w:p w14:paraId="5CA97F9C" w14:textId="4524FC0C" w:rsidR="003B71BA" w:rsidRPr="001C3424" w:rsidRDefault="003B71BA" w:rsidP="00CD214E">
      <w:pPr>
        <w:spacing w:line="271" w:lineRule="auto"/>
        <w:jc w:val="both"/>
        <w:rPr>
          <w:sz w:val="22"/>
        </w:rPr>
      </w:pPr>
      <w:r w:rsidRPr="001C3424">
        <w:rPr>
          <w:sz w:val="22"/>
        </w:rPr>
        <w:t>Mit freundlichen Grüße</w:t>
      </w:r>
      <w:r w:rsidR="001C14D4" w:rsidRPr="001C3424">
        <w:rPr>
          <w:sz w:val="22"/>
        </w:rPr>
        <w:t>n</w:t>
      </w:r>
    </w:p>
    <w:p w14:paraId="7E300B93" w14:textId="77777777" w:rsidR="003B71BA" w:rsidRPr="001C3424" w:rsidRDefault="003B71BA" w:rsidP="00CD214E">
      <w:pPr>
        <w:spacing w:line="271" w:lineRule="auto"/>
        <w:jc w:val="both"/>
        <w:rPr>
          <w:sz w:val="22"/>
        </w:rPr>
      </w:pPr>
      <w:r w:rsidRPr="001C3424">
        <w:rPr>
          <w:sz w:val="22"/>
        </w:rPr>
        <w:t>im Auftrag</w:t>
      </w:r>
    </w:p>
    <w:p w14:paraId="16BFBAD4" w14:textId="44BDFF87" w:rsidR="002E3287" w:rsidRPr="001C3424" w:rsidRDefault="00717FF3" w:rsidP="00CD214E">
      <w:pPr>
        <w:spacing w:line="271" w:lineRule="auto"/>
        <w:jc w:val="both"/>
        <w:rPr>
          <w:sz w:val="22"/>
        </w:rPr>
      </w:pPr>
      <w:r w:rsidRPr="00476545">
        <w:rPr>
          <w:noProof/>
          <w:lang w:eastAsia="de-DE"/>
        </w:rPr>
        <w:drawing>
          <wp:inline distT="0" distB="0" distL="0" distR="0" wp14:anchorId="4800C046" wp14:editId="38057835">
            <wp:extent cx="1797059" cy="4787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725" cy="48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7EAC9" w14:textId="3DFB6CEA" w:rsidR="00120FBE" w:rsidRPr="001C3424" w:rsidRDefault="001C3424" w:rsidP="00CD214E">
      <w:pPr>
        <w:pStyle w:val="KeinLeerraum"/>
        <w:jc w:val="both"/>
        <w:rPr>
          <w:rFonts w:cs="Arial"/>
          <w:sz w:val="22"/>
        </w:rPr>
      </w:pPr>
      <w:r w:rsidRPr="001C3424">
        <w:rPr>
          <w:rFonts w:cs="Arial"/>
          <w:sz w:val="22"/>
        </w:rPr>
        <w:t>Katja Burrichter</w:t>
      </w:r>
    </w:p>
    <w:sectPr w:rsidR="00120FBE" w:rsidRPr="001C3424" w:rsidSect="00561421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985" w:right="1418" w:bottom="1928" w:left="1418" w:header="737" w:footer="14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9F8B7" w14:textId="77777777" w:rsidR="003B71BA" w:rsidRDefault="003B71BA" w:rsidP="004300F2">
      <w:r>
        <w:separator/>
      </w:r>
    </w:p>
  </w:endnote>
  <w:endnote w:type="continuationSeparator" w:id="0">
    <w:p w14:paraId="68E0075A" w14:textId="77777777" w:rsidR="003B71BA" w:rsidRDefault="003B71BA" w:rsidP="0043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6CB33" w14:textId="77777777" w:rsidR="00EB13F2" w:rsidRPr="00561421" w:rsidRDefault="00EB13F2">
    <w:pPr>
      <w:pStyle w:val="Fuzeile"/>
      <w:jc w:val="right"/>
      <w:rPr>
        <w:sz w:val="12"/>
        <w:szCs w:val="12"/>
      </w:rPr>
    </w:pPr>
    <w:r w:rsidRPr="00561421">
      <w:rPr>
        <w:sz w:val="12"/>
        <w:szCs w:val="12"/>
      </w:rPr>
      <w:t xml:space="preserve">Seite </w:t>
    </w:r>
    <w:r w:rsidRPr="00561421">
      <w:rPr>
        <w:sz w:val="12"/>
        <w:szCs w:val="12"/>
      </w:rPr>
      <w:fldChar w:fldCharType="begin"/>
    </w:r>
    <w:r w:rsidRPr="00561421">
      <w:rPr>
        <w:sz w:val="12"/>
        <w:szCs w:val="12"/>
      </w:rPr>
      <w:instrText>PAGE</w:instrText>
    </w:r>
    <w:r w:rsidRPr="00561421">
      <w:rPr>
        <w:sz w:val="12"/>
        <w:szCs w:val="12"/>
      </w:rPr>
      <w:fldChar w:fldCharType="separate"/>
    </w:r>
    <w:r w:rsidR="00561421" w:rsidRPr="00561421">
      <w:rPr>
        <w:noProof/>
        <w:sz w:val="12"/>
        <w:szCs w:val="12"/>
      </w:rPr>
      <w:t>2</w:t>
    </w:r>
    <w:r w:rsidRPr="00561421">
      <w:rPr>
        <w:sz w:val="12"/>
        <w:szCs w:val="12"/>
      </w:rPr>
      <w:fldChar w:fldCharType="end"/>
    </w:r>
    <w:r w:rsidRPr="00561421">
      <w:rPr>
        <w:sz w:val="12"/>
        <w:szCs w:val="12"/>
      </w:rPr>
      <w:t xml:space="preserve"> von </w:t>
    </w:r>
    <w:r w:rsidRPr="00561421">
      <w:rPr>
        <w:sz w:val="12"/>
        <w:szCs w:val="12"/>
      </w:rPr>
      <w:fldChar w:fldCharType="begin"/>
    </w:r>
    <w:r w:rsidRPr="00561421">
      <w:rPr>
        <w:sz w:val="12"/>
        <w:szCs w:val="12"/>
      </w:rPr>
      <w:instrText>NUMPAGES</w:instrText>
    </w:r>
    <w:r w:rsidRPr="00561421">
      <w:rPr>
        <w:sz w:val="12"/>
        <w:szCs w:val="12"/>
      </w:rPr>
      <w:fldChar w:fldCharType="separate"/>
    </w:r>
    <w:r w:rsidR="00561421" w:rsidRPr="00561421">
      <w:rPr>
        <w:noProof/>
        <w:sz w:val="12"/>
        <w:szCs w:val="12"/>
      </w:rPr>
      <w:t>2</w:t>
    </w:r>
    <w:r w:rsidRPr="00561421"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34E54" w14:textId="77777777" w:rsidR="00D94763" w:rsidRDefault="00D94763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394DFD04" wp14:editId="7FF04A4E">
              <wp:simplePos x="0" y="0"/>
              <wp:positionH relativeFrom="margin">
                <wp:posOffset>3225800</wp:posOffset>
              </wp:positionH>
              <wp:positionV relativeFrom="page">
                <wp:posOffset>9694545</wp:posOffset>
              </wp:positionV>
              <wp:extent cx="836295" cy="457200"/>
              <wp:effectExtent l="0" t="0" r="1905" b="0"/>
              <wp:wrapSquare wrapText="bothSides"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629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8CA62" w14:textId="77777777" w:rsidR="00D94763" w:rsidRPr="00361A76" w:rsidRDefault="00D94763" w:rsidP="00D94763">
                          <w:pPr>
                            <w:spacing w:line="250" w:lineRule="auto"/>
                            <w:rPr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bCs/>
                              <w:sz w:val="12"/>
                              <w:szCs w:val="12"/>
                            </w:rPr>
                            <w:t>Steuernummer</w:t>
                          </w:r>
                        </w:p>
                        <w:p w14:paraId="2ED8CC1F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311 / 5873 / 0032 FA ST</w:t>
                          </w:r>
                        </w:p>
                        <w:p w14:paraId="4E1B95C8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</w:p>
                        <w:p w14:paraId="134DEF4D" w14:textId="77777777" w:rsidR="00D94763" w:rsidRPr="00361A76" w:rsidRDefault="00D94763" w:rsidP="00D94763">
                          <w:pPr>
                            <w:spacing w:line="250" w:lineRule="auto"/>
                            <w:rPr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bCs/>
                              <w:sz w:val="12"/>
                              <w:szCs w:val="12"/>
                            </w:rPr>
                            <w:t>USt-IdN</w:t>
                          </w:r>
                          <w:r w:rsidR="00FF60CE">
                            <w:rPr>
                              <w:b/>
                              <w:bCs/>
                              <w:sz w:val="12"/>
                              <w:szCs w:val="12"/>
                            </w:rPr>
                            <w:t>r.</w:t>
                          </w:r>
                        </w:p>
                        <w:p w14:paraId="2FE2280D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DE 124 375 892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4DFD04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9" type="#_x0000_t202" style="position:absolute;margin-left:254pt;margin-top:763.35pt;width:65.85pt;height:3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" filled="f" stroked="f">
              <v:textbox inset="0,0,0,0">
                <w:txbxContent>
                  <w:p w14:paraId="03D8CA62" w14:textId="77777777" w:rsidR="00D94763" w:rsidRPr="00361A76" w:rsidRDefault="00D94763" w:rsidP="00D94763">
                    <w:pPr>
                      <w:spacing w:line="250" w:lineRule="auto"/>
                      <w:rPr>
                        <w:b/>
                        <w:bCs/>
                        <w:sz w:val="12"/>
                        <w:szCs w:val="12"/>
                      </w:rPr>
                    </w:pPr>
                    <w:r>
                      <w:rPr>
                        <w:b/>
                        <w:bCs/>
                        <w:sz w:val="12"/>
                        <w:szCs w:val="12"/>
                      </w:rPr>
                      <w:t>Steuernummer</w:t>
                    </w:r>
                  </w:p>
                  <w:p w14:paraId="2ED8CC1F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311 / 5873 / 0032 FA ST</w:t>
                    </w:r>
                  </w:p>
                  <w:p w14:paraId="4E1B95C8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</w:p>
                  <w:p w14:paraId="134DEF4D" w14:textId="77777777" w:rsidR="00D94763" w:rsidRPr="00361A76" w:rsidRDefault="00D94763" w:rsidP="00D94763">
                    <w:pPr>
                      <w:spacing w:line="250" w:lineRule="auto"/>
                      <w:rPr>
                        <w:b/>
                        <w:bCs/>
                        <w:sz w:val="12"/>
                        <w:szCs w:val="12"/>
                      </w:rPr>
                    </w:pPr>
                    <w:proofErr w:type="spellStart"/>
                    <w:r>
                      <w:rPr>
                        <w:b/>
                        <w:bCs/>
                        <w:sz w:val="12"/>
                        <w:szCs w:val="12"/>
                      </w:rPr>
                      <w:t>USt-IdN</w:t>
                    </w:r>
                    <w:r w:rsidR="00FF60CE">
                      <w:rPr>
                        <w:b/>
                        <w:bCs/>
                        <w:sz w:val="12"/>
                        <w:szCs w:val="12"/>
                      </w:rPr>
                      <w:t>r</w:t>
                    </w:r>
                    <w:proofErr w:type="spellEnd"/>
                    <w:r w:rsidR="00FF60CE">
                      <w:rPr>
                        <w:b/>
                        <w:bCs/>
                        <w:sz w:val="12"/>
                        <w:szCs w:val="12"/>
                      </w:rPr>
                      <w:t>.</w:t>
                    </w:r>
                  </w:p>
                  <w:p w14:paraId="2FE2280D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DE 124 375 892</w:t>
                    </w: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71552" behindDoc="0" locked="0" layoutInCell="1" allowOverlap="1" wp14:anchorId="405F99F5" wp14:editId="2EA21D27">
              <wp:simplePos x="0" y="0"/>
              <wp:positionH relativeFrom="margin">
                <wp:posOffset>1490345</wp:posOffset>
              </wp:positionH>
              <wp:positionV relativeFrom="page">
                <wp:posOffset>9695815</wp:posOffset>
              </wp:positionV>
              <wp:extent cx="1480185" cy="638175"/>
              <wp:effectExtent l="0" t="0" r="5715" b="9525"/>
              <wp:wrapSquare wrapText="bothSides"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0185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E9A9BB" w14:textId="77777777" w:rsidR="00D94763" w:rsidRPr="00361A76" w:rsidRDefault="00D94763" w:rsidP="00D94763">
                          <w:pPr>
                            <w:spacing w:line="250" w:lineRule="auto"/>
                            <w:rPr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bCs/>
                              <w:sz w:val="12"/>
                              <w:szCs w:val="12"/>
                            </w:rPr>
                            <w:t>Kreissparkasse Steinfurt</w:t>
                          </w:r>
                        </w:p>
                        <w:p w14:paraId="642115B7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IBAN</w:t>
                          </w:r>
                          <w:r>
                            <w:rPr>
                              <w:sz w:val="12"/>
                              <w:szCs w:val="12"/>
                            </w:rPr>
                            <w:tab/>
                            <w:t>DE06 4035 1060 0000 0003 31</w:t>
                          </w:r>
                        </w:p>
                        <w:p w14:paraId="644B02D1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BIC</w:t>
                          </w:r>
                          <w:r>
                            <w:rPr>
                              <w:sz w:val="12"/>
                              <w:szCs w:val="12"/>
                            </w:rPr>
                            <w:tab/>
                            <w:t>WELADED1STF</w:t>
                          </w:r>
                        </w:p>
                        <w:p w14:paraId="2CB7F700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</w:p>
                        <w:p w14:paraId="288B8422" w14:textId="77777777" w:rsidR="00D94763" w:rsidRPr="00361A76" w:rsidRDefault="00D94763" w:rsidP="00D94763">
                          <w:pPr>
                            <w:spacing w:line="250" w:lineRule="auto"/>
                            <w:rPr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bCs/>
                              <w:sz w:val="12"/>
                              <w:szCs w:val="12"/>
                            </w:rPr>
                            <w:t>Volksbank im Münsterland eG</w:t>
                          </w:r>
                        </w:p>
                        <w:p w14:paraId="0B58CA9F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IBAN</w:t>
                          </w:r>
                          <w:r>
                            <w:rPr>
                              <w:sz w:val="12"/>
                              <w:szCs w:val="12"/>
                            </w:rPr>
                            <w:tab/>
                            <w:t>DE74 4036 1906 4340 3002 00</w:t>
                          </w:r>
                        </w:p>
                        <w:p w14:paraId="6861E710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 xml:space="preserve">BIC </w:t>
                          </w:r>
                          <w:r>
                            <w:rPr>
                              <w:sz w:val="12"/>
                              <w:szCs w:val="12"/>
                            </w:rPr>
                            <w:tab/>
                            <w:t>GENODEM1IBB</w:t>
                          </w:r>
                        </w:p>
                        <w:p w14:paraId="0EEA3E96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5F99F5" id="_x0000_s1030" type="#_x0000_t202" style="position:absolute;margin-left:117.35pt;margin-top:763.45pt;width:116.55pt;height:50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" filled="f" stroked="f">
              <v:textbox inset="0,0,0,0">
                <w:txbxContent>
                  <w:p w14:paraId="09E9A9BB" w14:textId="77777777" w:rsidR="00D94763" w:rsidRPr="00361A76" w:rsidRDefault="00D94763" w:rsidP="00D94763">
                    <w:pPr>
                      <w:spacing w:line="250" w:lineRule="auto"/>
                      <w:rPr>
                        <w:b/>
                        <w:bCs/>
                        <w:sz w:val="12"/>
                        <w:szCs w:val="12"/>
                      </w:rPr>
                    </w:pPr>
                    <w:r>
                      <w:rPr>
                        <w:b/>
                        <w:bCs/>
                        <w:sz w:val="12"/>
                        <w:szCs w:val="12"/>
                      </w:rPr>
                      <w:t>Kreissparkasse Steinfurt</w:t>
                    </w:r>
                  </w:p>
                  <w:p w14:paraId="642115B7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IBAN</w:t>
                    </w:r>
                    <w:r>
                      <w:rPr>
                        <w:sz w:val="12"/>
                        <w:szCs w:val="12"/>
                      </w:rPr>
                      <w:tab/>
                      <w:t>DE06 4035 1060 0000 0003 31</w:t>
                    </w:r>
                  </w:p>
                  <w:p w14:paraId="644B02D1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BIC</w:t>
                    </w:r>
                    <w:r>
                      <w:rPr>
                        <w:sz w:val="12"/>
                        <w:szCs w:val="12"/>
                      </w:rPr>
                      <w:tab/>
                      <w:t>WELADED1STF</w:t>
                    </w:r>
                  </w:p>
                  <w:p w14:paraId="2CB7F700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</w:p>
                  <w:p w14:paraId="288B8422" w14:textId="77777777" w:rsidR="00D94763" w:rsidRPr="00361A76" w:rsidRDefault="00D94763" w:rsidP="00D94763">
                    <w:pPr>
                      <w:spacing w:line="250" w:lineRule="auto"/>
                      <w:rPr>
                        <w:b/>
                        <w:bCs/>
                        <w:sz w:val="12"/>
                        <w:szCs w:val="12"/>
                      </w:rPr>
                    </w:pPr>
                    <w:r>
                      <w:rPr>
                        <w:b/>
                        <w:bCs/>
                        <w:sz w:val="12"/>
                        <w:szCs w:val="12"/>
                      </w:rPr>
                      <w:t>Volksbank im Münsterland eG</w:t>
                    </w:r>
                  </w:p>
                  <w:p w14:paraId="0B58CA9F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IBAN</w:t>
                    </w:r>
                    <w:r>
                      <w:rPr>
                        <w:sz w:val="12"/>
                        <w:szCs w:val="12"/>
                      </w:rPr>
                      <w:tab/>
                      <w:t>DE74 4036 1906 4340 3002 00</w:t>
                    </w:r>
                  </w:p>
                  <w:p w14:paraId="6861E710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BIC </w:t>
                    </w:r>
                    <w:r>
                      <w:rPr>
                        <w:sz w:val="12"/>
                        <w:szCs w:val="12"/>
                      </w:rPr>
                      <w:tab/>
                      <w:t>GENODEM1IBB</w:t>
                    </w:r>
                  </w:p>
                  <w:p w14:paraId="0EEA3E96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1C453025" wp14:editId="2554C027">
              <wp:simplePos x="0" y="0"/>
              <wp:positionH relativeFrom="margin">
                <wp:align>left</wp:align>
              </wp:positionH>
              <wp:positionV relativeFrom="page">
                <wp:posOffset>9693275</wp:posOffset>
              </wp:positionV>
              <wp:extent cx="1061720" cy="547370"/>
              <wp:effectExtent l="0" t="0" r="5080" b="5080"/>
              <wp:wrapSquare wrapText="bothSides"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05BEA" w14:textId="77777777" w:rsidR="00D94763" w:rsidRPr="00361A76" w:rsidRDefault="00D94763" w:rsidP="00D94763">
                          <w:pPr>
                            <w:spacing w:line="250" w:lineRule="auto"/>
                            <w:rPr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bCs/>
                              <w:sz w:val="12"/>
                              <w:szCs w:val="12"/>
                            </w:rPr>
                            <w:t>Kreis Steinfurt | Der Landrat</w:t>
                          </w:r>
                        </w:p>
                        <w:p w14:paraId="7B02DECB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Tecklenburger Str. 10</w:t>
                          </w:r>
                        </w:p>
                        <w:p w14:paraId="382A1A31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48565 Steinfurt</w:t>
                          </w:r>
                        </w:p>
                        <w:p w14:paraId="423B9ACC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Tel.   02551 69-0</w:t>
                          </w:r>
                        </w:p>
                        <w:p w14:paraId="03AE6B84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</w:p>
                        <w:p w14:paraId="555F4D8A" w14:textId="77777777" w:rsidR="00D94763" w:rsidRDefault="00D94763" w:rsidP="00D94763">
                          <w:pPr>
                            <w:spacing w:line="250" w:lineRule="auto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www.kreis-steinfurt.de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453025" id="_x0000_s1031" type="#_x0000_t202" style="position:absolute;margin-left:0;margin-top:763.25pt;width:83.6pt;height:43.1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" filled="f" stroked="f">
              <v:textbox inset="0,0,0,0">
                <w:txbxContent>
                  <w:p w14:paraId="17F05BEA" w14:textId="77777777" w:rsidR="00D94763" w:rsidRPr="00361A76" w:rsidRDefault="00D94763" w:rsidP="00D94763">
                    <w:pPr>
                      <w:spacing w:line="250" w:lineRule="auto"/>
                      <w:rPr>
                        <w:b/>
                        <w:bCs/>
                        <w:sz w:val="12"/>
                        <w:szCs w:val="12"/>
                      </w:rPr>
                    </w:pPr>
                    <w:r>
                      <w:rPr>
                        <w:b/>
                        <w:bCs/>
                        <w:sz w:val="12"/>
                        <w:szCs w:val="12"/>
                      </w:rPr>
                      <w:t>Kreis Steinfurt | Der Landrat</w:t>
                    </w:r>
                  </w:p>
                  <w:p w14:paraId="7B02DECB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Tecklenburger Str. 10</w:t>
                    </w:r>
                  </w:p>
                  <w:p w14:paraId="382A1A31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48565 Steinfurt</w:t>
                    </w:r>
                  </w:p>
                  <w:p w14:paraId="423B9ACC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Tel.   02551 69-0</w:t>
                    </w:r>
                  </w:p>
                  <w:p w14:paraId="03AE6B84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</w:p>
                  <w:p w14:paraId="555F4D8A" w14:textId="77777777" w:rsidR="00D94763" w:rsidRDefault="00D94763" w:rsidP="00D94763">
                    <w:pPr>
                      <w:spacing w:line="250" w:lineRule="auto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www.kreis-steinfurt.de</w:t>
                    </w:r>
                  </w:p>
                </w:txbxContent>
              </v:textbox>
              <w10:wrap type="square"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C2AB4" w14:textId="77777777" w:rsidR="003B71BA" w:rsidRDefault="003B71BA" w:rsidP="004300F2">
      <w:r>
        <w:separator/>
      </w:r>
    </w:p>
  </w:footnote>
  <w:footnote w:type="continuationSeparator" w:id="0">
    <w:p w14:paraId="44F5EAE2" w14:textId="77777777" w:rsidR="003B71BA" w:rsidRDefault="003B71BA" w:rsidP="00430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57CA" w14:textId="77777777" w:rsidR="00EB13F2" w:rsidRDefault="005857E3">
    <w:pPr>
      <w:pStyle w:val="Kopfzeile"/>
      <w:rPr>
        <w:noProof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54492348" wp14:editId="14DB5BE6">
          <wp:simplePos x="0" y="0"/>
          <wp:positionH relativeFrom="page">
            <wp:align>right</wp:align>
          </wp:positionH>
          <wp:positionV relativeFrom="paragraph">
            <wp:posOffset>-450077</wp:posOffset>
          </wp:positionV>
          <wp:extent cx="7554097" cy="10692530"/>
          <wp:effectExtent l="0" t="0" r="0" b="0"/>
          <wp:wrapNone/>
          <wp:docPr id="23" name="Grafik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097" cy="10692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9DDD" w14:textId="77777777" w:rsidR="001559F4" w:rsidRDefault="00D94763">
    <w:pPr>
      <w:pStyle w:val="Kopfzeile"/>
    </w:pPr>
    <w:r>
      <w:rPr>
        <w:noProof/>
      </w:rPr>
      <w:drawing>
        <wp:anchor distT="0" distB="0" distL="114300" distR="114300" simplePos="0" relativeHeight="251674624" behindDoc="1" locked="0" layoutInCell="1" allowOverlap="1" wp14:anchorId="3E6138C2" wp14:editId="32CB38C7">
          <wp:simplePos x="0" y="0"/>
          <wp:positionH relativeFrom="page">
            <wp:align>left</wp:align>
          </wp:positionH>
          <wp:positionV relativeFrom="paragraph">
            <wp:posOffset>-461088</wp:posOffset>
          </wp:positionV>
          <wp:extent cx="7563678" cy="10698311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78" cy="10698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947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FC26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122B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4EAA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307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208F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E667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30F5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D87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0ED1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5F76698"/>
    <w:multiLevelType w:val="hybridMultilevel"/>
    <w:tmpl w:val="84287B38"/>
    <w:lvl w:ilvl="0" w:tplc="CAA6F8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A2DE9"/>
    <w:multiLevelType w:val="hybridMultilevel"/>
    <w:tmpl w:val="480C5F72"/>
    <w:lvl w:ilvl="0" w:tplc="B2A4B4CA">
      <w:start w:val="1"/>
      <w:numFmt w:val="low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9690D"/>
    <w:multiLevelType w:val="hybridMultilevel"/>
    <w:tmpl w:val="E7B83E0A"/>
    <w:lvl w:ilvl="0" w:tplc="1CEA93D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B6230"/>
    <w:multiLevelType w:val="hybridMultilevel"/>
    <w:tmpl w:val="8B968E98"/>
    <w:lvl w:ilvl="0" w:tplc="C9264FBE">
      <w:start w:val="1"/>
      <w:numFmt w:val="low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806676">
    <w:abstractNumId w:val="9"/>
  </w:num>
  <w:num w:numId="2" w16cid:durableId="412943044">
    <w:abstractNumId w:val="7"/>
  </w:num>
  <w:num w:numId="3" w16cid:durableId="384135686">
    <w:abstractNumId w:val="6"/>
  </w:num>
  <w:num w:numId="4" w16cid:durableId="1804158885">
    <w:abstractNumId w:val="5"/>
  </w:num>
  <w:num w:numId="5" w16cid:durableId="1149126394">
    <w:abstractNumId w:val="4"/>
  </w:num>
  <w:num w:numId="6" w16cid:durableId="693196137">
    <w:abstractNumId w:val="8"/>
  </w:num>
  <w:num w:numId="7" w16cid:durableId="1008094832">
    <w:abstractNumId w:val="3"/>
  </w:num>
  <w:num w:numId="8" w16cid:durableId="844170326">
    <w:abstractNumId w:val="2"/>
  </w:num>
  <w:num w:numId="9" w16cid:durableId="1859807141">
    <w:abstractNumId w:val="1"/>
  </w:num>
  <w:num w:numId="10" w16cid:durableId="1612207357">
    <w:abstractNumId w:val="0"/>
  </w:num>
  <w:num w:numId="11" w16cid:durableId="1884556587">
    <w:abstractNumId w:val="13"/>
  </w:num>
  <w:num w:numId="12" w16cid:durableId="975381054">
    <w:abstractNumId w:val="11"/>
  </w:num>
  <w:num w:numId="13" w16cid:durableId="1299186067">
    <w:abstractNumId w:val="12"/>
  </w:num>
  <w:num w:numId="14" w16cid:durableId="14542084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SortMethod w:val="0000"/>
  <w:defaultTabStop w:val="39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1BA"/>
    <w:rsid w:val="00005F9A"/>
    <w:rsid w:val="000123AE"/>
    <w:rsid w:val="000209C9"/>
    <w:rsid w:val="00041A71"/>
    <w:rsid w:val="00055301"/>
    <w:rsid w:val="00072F1D"/>
    <w:rsid w:val="000869A8"/>
    <w:rsid w:val="000B1C5B"/>
    <w:rsid w:val="000D7240"/>
    <w:rsid w:val="000D7890"/>
    <w:rsid w:val="000E1210"/>
    <w:rsid w:val="000F0752"/>
    <w:rsid w:val="000F1AA0"/>
    <w:rsid w:val="00113116"/>
    <w:rsid w:val="0011405D"/>
    <w:rsid w:val="00120FBE"/>
    <w:rsid w:val="00140CCD"/>
    <w:rsid w:val="0014697A"/>
    <w:rsid w:val="001559F4"/>
    <w:rsid w:val="00157D06"/>
    <w:rsid w:val="0019110B"/>
    <w:rsid w:val="001B4C1F"/>
    <w:rsid w:val="001C14D4"/>
    <w:rsid w:val="001C3424"/>
    <w:rsid w:val="001C74EA"/>
    <w:rsid w:val="001D2DA1"/>
    <w:rsid w:val="001F7F43"/>
    <w:rsid w:val="002232FA"/>
    <w:rsid w:val="00275012"/>
    <w:rsid w:val="00283D95"/>
    <w:rsid w:val="002916BC"/>
    <w:rsid w:val="002D08CC"/>
    <w:rsid w:val="002E3287"/>
    <w:rsid w:val="002E5566"/>
    <w:rsid w:val="002E5E27"/>
    <w:rsid w:val="00302D95"/>
    <w:rsid w:val="0031261B"/>
    <w:rsid w:val="003330C3"/>
    <w:rsid w:val="00334178"/>
    <w:rsid w:val="003447C5"/>
    <w:rsid w:val="003463CE"/>
    <w:rsid w:val="00361A76"/>
    <w:rsid w:val="003620A1"/>
    <w:rsid w:val="0039789A"/>
    <w:rsid w:val="003B71BA"/>
    <w:rsid w:val="00400465"/>
    <w:rsid w:val="00400E2D"/>
    <w:rsid w:val="00413484"/>
    <w:rsid w:val="00421D86"/>
    <w:rsid w:val="004300F2"/>
    <w:rsid w:val="00451296"/>
    <w:rsid w:val="0049060C"/>
    <w:rsid w:val="004940D3"/>
    <w:rsid w:val="004943A2"/>
    <w:rsid w:val="004E1A13"/>
    <w:rsid w:val="00535C73"/>
    <w:rsid w:val="00537AAF"/>
    <w:rsid w:val="005418F0"/>
    <w:rsid w:val="005562CA"/>
    <w:rsid w:val="005612E2"/>
    <w:rsid w:val="00561421"/>
    <w:rsid w:val="00580E4B"/>
    <w:rsid w:val="005857E3"/>
    <w:rsid w:val="005B0BAD"/>
    <w:rsid w:val="005D6D05"/>
    <w:rsid w:val="005E7C1C"/>
    <w:rsid w:val="00645475"/>
    <w:rsid w:val="00664189"/>
    <w:rsid w:val="00666579"/>
    <w:rsid w:val="00671F7D"/>
    <w:rsid w:val="006B169E"/>
    <w:rsid w:val="006B21EF"/>
    <w:rsid w:val="006C5812"/>
    <w:rsid w:val="006F4982"/>
    <w:rsid w:val="00703D93"/>
    <w:rsid w:val="00717FF3"/>
    <w:rsid w:val="0072388D"/>
    <w:rsid w:val="00734230"/>
    <w:rsid w:val="00740DC3"/>
    <w:rsid w:val="00744DB8"/>
    <w:rsid w:val="00767F9B"/>
    <w:rsid w:val="00772C3C"/>
    <w:rsid w:val="00791561"/>
    <w:rsid w:val="007C2558"/>
    <w:rsid w:val="007C6A9B"/>
    <w:rsid w:val="007C7C4B"/>
    <w:rsid w:val="007D2B82"/>
    <w:rsid w:val="007D7F46"/>
    <w:rsid w:val="007E41E0"/>
    <w:rsid w:val="008208FF"/>
    <w:rsid w:val="0087110D"/>
    <w:rsid w:val="008754F0"/>
    <w:rsid w:val="008942F3"/>
    <w:rsid w:val="00896CCD"/>
    <w:rsid w:val="008B5BA0"/>
    <w:rsid w:val="008F0AB7"/>
    <w:rsid w:val="009073CF"/>
    <w:rsid w:val="0092245E"/>
    <w:rsid w:val="009353E7"/>
    <w:rsid w:val="009444C0"/>
    <w:rsid w:val="00951248"/>
    <w:rsid w:val="00953B53"/>
    <w:rsid w:val="00960C06"/>
    <w:rsid w:val="00964443"/>
    <w:rsid w:val="00991E27"/>
    <w:rsid w:val="00995CF3"/>
    <w:rsid w:val="009C24A2"/>
    <w:rsid w:val="009C547E"/>
    <w:rsid w:val="009D5E35"/>
    <w:rsid w:val="009D6A2E"/>
    <w:rsid w:val="009F3848"/>
    <w:rsid w:val="009F3E2D"/>
    <w:rsid w:val="009F7EA7"/>
    <w:rsid w:val="00A21349"/>
    <w:rsid w:val="00A557BC"/>
    <w:rsid w:val="00A65FD3"/>
    <w:rsid w:val="00A75BC2"/>
    <w:rsid w:val="00A8318D"/>
    <w:rsid w:val="00AA1F2C"/>
    <w:rsid w:val="00AA445D"/>
    <w:rsid w:val="00AF6EFA"/>
    <w:rsid w:val="00B1134A"/>
    <w:rsid w:val="00B16293"/>
    <w:rsid w:val="00B22278"/>
    <w:rsid w:val="00B36094"/>
    <w:rsid w:val="00B46FEA"/>
    <w:rsid w:val="00B52A47"/>
    <w:rsid w:val="00B673C7"/>
    <w:rsid w:val="00B94634"/>
    <w:rsid w:val="00BA77A4"/>
    <w:rsid w:val="00BA7E9F"/>
    <w:rsid w:val="00BC7AA4"/>
    <w:rsid w:val="00BF459C"/>
    <w:rsid w:val="00C214BD"/>
    <w:rsid w:val="00C251A2"/>
    <w:rsid w:val="00C4052F"/>
    <w:rsid w:val="00C53F2E"/>
    <w:rsid w:val="00C77922"/>
    <w:rsid w:val="00C978D2"/>
    <w:rsid w:val="00CA2B88"/>
    <w:rsid w:val="00CC6662"/>
    <w:rsid w:val="00CD214E"/>
    <w:rsid w:val="00CE73DB"/>
    <w:rsid w:val="00D4481F"/>
    <w:rsid w:val="00D533C4"/>
    <w:rsid w:val="00D6008E"/>
    <w:rsid w:val="00D71FC3"/>
    <w:rsid w:val="00D72A01"/>
    <w:rsid w:val="00D94763"/>
    <w:rsid w:val="00DA67B3"/>
    <w:rsid w:val="00DC3ADF"/>
    <w:rsid w:val="00DF0F04"/>
    <w:rsid w:val="00DF6187"/>
    <w:rsid w:val="00E040FF"/>
    <w:rsid w:val="00E16C8C"/>
    <w:rsid w:val="00E17BE5"/>
    <w:rsid w:val="00E317B0"/>
    <w:rsid w:val="00E51F58"/>
    <w:rsid w:val="00E6212D"/>
    <w:rsid w:val="00E63FD9"/>
    <w:rsid w:val="00E64B71"/>
    <w:rsid w:val="00E71AB4"/>
    <w:rsid w:val="00E725A9"/>
    <w:rsid w:val="00E72E25"/>
    <w:rsid w:val="00E80B73"/>
    <w:rsid w:val="00E94AE7"/>
    <w:rsid w:val="00EA6619"/>
    <w:rsid w:val="00EB13F2"/>
    <w:rsid w:val="00ED6281"/>
    <w:rsid w:val="00ED6311"/>
    <w:rsid w:val="00EE629C"/>
    <w:rsid w:val="00EF3DFA"/>
    <w:rsid w:val="00F07B3B"/>
    <w:rsid w:val="00F52961"/>
    <w:rsid w:val="00F53D7E"/>
    <w:rsid w:val="00F54889"/>
    <w:rsid w:val="00F7002E"/>
    <w:rsid w:val="00F71A1A"/>
    <w:rsid w:val="00FA0BD2"/>
    <w:rsid w:val="00FA2C19"/>
    <w:rsid w:val="00FB4557"/>
    <w:rsid w:val="00FE5DB0"/>
    <w:rsid w:val="00FF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A8102"/>
  <w15:chartTrackingRefBased/>
  <w15:docId w15:val="{4C89B7A0-146A-483D-AE3E-24A061F27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6094"/>
    <w:pPr>
      <w:spacing w:after="0" w:line="240" w:lineRule="auto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94AE7"/>
    <w:pPr>
      <w:keepNext/>
      <w:keepLines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94AE7"/>
    <w:pPr>
      <w:keepNext/>
      <w:keepLines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A7E9F"/>
    <w:pPr>
      <w:keepNext/>
      <w:keepLines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A7E9F"/>
    <w:pPr>
      <w:keepNext/>
      <w:keepLines/>
      <w:outlineLvl w:val="3"/>
    </w:pPr>
    <w:rPr>
      <w:rFonts w:eastAsiaTheme="majorEastAsia" w:cstheme="majorBidi"/>
      <w:bCs/>
      <w:i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A7E9F"/>
    <w:pPr>
      <w:keepNext/>
      <w:keepLines/>
      <w:outlineLvl w:val="4"/>
    </w:pPr>
    <w:rPr>
      <w:rFonts w:eastAsiaTheme="majorEastAsia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A7E9F"/>
    <w:pPr>
      <w:keepNext/>
      <w:keepLines/>
      <w:outlineLvl w:val="5"/>
    </w:pPr>
    <w:rPr>
      <w:rFonts w:eastAsiaTheme="majorEastAsia" w:cstheme="majorBidi"/>
      <w:iCs/>
      <w:color w:val="000000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A7E9F"/>
    <w:pPr>
      <w:keepNext/>
      <w:keepLines/>
      <w:outlineLvl w:val="6"/>
    </w:pPr>
    <w:rPr>
      <w:rFonts w:eastAsiaTheme="majorEastAsia" w:cstheme="majorBidi"/>
      <w:i/>
      <w:iCs/>
      <w:color w:val="000000" w:themeColor="text1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A7E9F"/>
    <w:pPr>
      <w:keepNext/>
      <w:keepLines/>
      <w:outlineLvl w:val="7"/>
    </w:pPr>
    <w:rPr>
      <w:rFonts w:eastAsiaTheme="majorEastAsia" w:cstheme="majorBidi"/>
      <w:color w:val="000000" w:themeColor="text1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BA7E9F"/>
    <w:pPr>
      <w:keepNext/>
      <w:keepLines/>
      <w:outlineLvl w:val="8"/>
    </w:pPr>
    <w:rPr>
      <w:rFonts w:eastAsiaTheme="majorEastAsia" w:cstheme="majorBidi"/>
      <w:iCs/>
      <w:color w:val="000000" w:themeColor="text1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94AE7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94AE7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BA7E9F"/>
    <w:rPr>
      <w:rFonts w:cs="Arial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BA7E9F"/>
    <w:rPr>
      <w:rFonts w:ascii="Arial" w:hAnsi="Arial" w:cs="Arial"/>
      <w:sz w:val="24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A7E9F"/>
    <w:pPr>
      <w:numPr>
        <w:ilvl w:val="1"/>
      </w:numPr>
    </w:pPr>
    <w:rPr>
      <w:rFonts w:eastAsiaTheme="majorEastAsia" w:cstheme="majorBidi"/>
      <w:i/>
      <w:iCs/>
      <w:color w:val="000000" w:themeColor="text1"/>
      <w:spacing w:val="15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A7E9F"/>
    <w:rPr>
      <w:rFonts w:ascii="Arial" w:eastAsiaTheme="majorEastAsia" w:hAnsi="Arial" w:cstheme="majorBidi"/>
      <w:i/>
      <w:iCs/>
      <w:color w:val="000000" w:themeColor="text1"/>
      <w:spacing w:val="15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A7E9F"/>
    <w:rPr>
      <w:rFonts w:ascii="Arial" w:eastAsiaTheme="majorEastAsia" w:hAnsi="Arial" w:cstheme="majorBidi"/>
      <w:b/>
      <w:bCs/>
      <w:color w:val="000000" w:themeColor="text1"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A7E9F"/>
    <w:rPr>
      <w:rFonts w:ascii="Arial" w:eastAsiaTheme="majorEastAsia" w:hAnsi="Arial" w:cstheme="majorBidi"/>
      <w:bCs/>
      <w:i/>
      <w:iCs/>
      <w:color w:val="000000" w:themeColor="text1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A7E9F"/>
    <w:rPr>
      <w:rFonts w:ascii="Arial" w:eastAsiaTheme="majorEastAsia" w:hAnsi="Arial" w:cstheme="majorBidi"/>
      <w:color w:val="000000" w:themeColor="text1"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A7E9F"/>
    <w:rPr>
      <w:rFonts w:ascii="Arial" w:eastAsiaTheme="majorEastAsia" w:hAnsi="Arial" w:cstheme="majorBidi"/>
      <w:iCs/>
      <w:color w:val="000000" w:themeColor="text1"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A7E9F"/>
    <w:rPr>
      <w:rFonts w:ascii="Arial" w:eastAsiaTheme="majorEastAsia" w:hAnsi="Arial" w:cstheme="majorBidi"/>
      <w:i/>
      <w:iCs/>
      <w:color w:val="000000" w:themeColor="text1"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A7E9F"/>
    <w:rPr>
      <w:rFonts w:ascii="Arial" w:eastAsiaTheme="majorEastAsia" w:hAnsi="Arial" w:cstheme="majorBidi"/>
      <w:color w:val="000000" w:themeColor="text1"/>
      <w:sz w:val="24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A7E9F"/>
    <w:rPr>
      <w:rFonts w:ascii="Arial" w:eastAsiaTheme="majorEastAsia" w:hAnsi="Arial" w:cstheme="majorBidi"/>
      <w:iCs/>
      <w:color w:val="000000" w:themeColor="text1"/>
      <w:sz w:val="24"/>
      <w:szCs w:val="20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BA7E9F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BA7E9F"/>
    <w:rPr>
      <w:rFonts w:ascii="Arial" w:hAnsi="Arial"/>
      <w:sz w:val="24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BA7E9F"/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A7E9F"/>
    <w:rPr>
      <w:rFonts w:ascii="Arial" w:hAnsi="Arial"/>
      <w:sz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BA7E9F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BA7E9F"/>
    <w:rPr>
      <w:rFonts w:ascii="Arial" w:hAnsi="Arial"/>
      <w:sz w:val="16"/>
      <w:szCs w:val="16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BA7E9F"/>
    <w:pPr>
      <w:ind w:left="4253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BA7E9F"/>
    <w:rPr>
      <w:rFonts w:ascii="Arial" w:hAnsi="Arial"/>
      <w:sz w:val="24"/>
    </w:rPr>
  </w:style>
  <w:style w:type="character" w:styleId="Zeilennummer">
    <w:name w:val="line number"/>
    <w:basedOn w:val="Absatz-Standardschriftart"/>
    <w:uiPriority w:val="99"/>
    <w:semiHidden/>
    <w:unhideWhenUsed/>
    <w:rsid w:val="00BA7E9F"/>
    <w:rPr>
      <w:rFonts w:ascii="Arial" w:hAnsi="Arial"/>
    </w:rPr>
  </w:style>
  <w:style w:type="paragraph" w:styleId="Standardeinzug">
    <w:name w:val="Normal Indent"/>
    <w:basedOn w:val="Standard"/>
    <w:uiPriority w:val="99"/>
    <w:semiHidden/>
    <w:unhideWhenUsed/>
    <w:rsid w:val="00BA7E9F"/>
    <w:pPr>
      <w:ind w:left="709"/>
    </w:pPr>
  </w:style>
  <w:style w:type="paragraph" w:styleId="StandardWeb">
    <w:name w:val="Normal (Web)"/>
    <w:basedOn w:val="Standard"/>
    <w:uiPriority w:val="99"/>
    <w:semiHidden/>
    <w:unhideWhenUsed/>
    <w:rsid w:val="00BA7E9F"/>
    <w:rPr>
      <w:rFonts w:cs="Times New Roman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A7E9F"/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A7E9F"/>
    <w:rPr>
      <w:rFonts w:ascii="Arial" w:hAnsi="Arial" w:cs="Tahoma"/>
      <w:sz w:val="16"/>
      <w:szCs w:val="16"/>
    </w:rPr>
  </w:style>
  <w:style w:type="character" w:styleId="Seitenzahl">
    <w:name w:val="page number"/>
    <w:basedOn w:val="Absatz-Standardschriftart"/>
    <w:uiPriority w:val="99"/>
    <w:semiHidden/>
    <w:unhideWhenUsed/>
    <w:rsid w:val="00BA7E9F"/>
    <w:rPr>
      <w:rFonts w:ascii="Arial" w:hAnsi="Arial"/>
    </w:rPr>
  </w:style>
  <w:style w:type="character" w:styleId="SchwacherVerweis">
    <w:name w:val="Subtle Reference"/>
    <w:basedOn w:val="Absatz-Standardschriftart"/>
    <w:uiPriority w:val="31"/>
    <w:rsid w:val="00BA7E9F"/>
    <w:rPr>
      <w:smallCaps/>
      <w:color w:val="C0504D" w:themeColor="accent2"/>
      <w:u w:val="single"/>
    </w:rPr>
  </w:style>
  <w:style w:type="character" w:styleId="SchwacheHervorhebung">
    <w:name w:val="Subtle Emphasis"/>
    <w:basedOn w:val="Absatz-Standardschriftart"/>
    <w:uiPriority w:val="19"/>
    <w:rsid w:val="00BA7E9F"/>
    <w:rPr>
      <w:i/>
      <w:iCs/>
      <w:color w:val="808080" w:themeColor="text1" w:themeTint="7F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BA7E9F"/>
    <w:rPr>
      <w:rFonts w:eastAsiaTheme="majorEastAsia" w:cstheme="majorBidi"/>
      <w:b/>
      <w:bCs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BA7E9F"/>
  </w:style>
  <w:style w:type="paragraph" w:styleId="Zitat">
    <w:name w:val="Quote"/>
    <w:basedOn w:val="Standard"/>
    <w:next w:val="Standard"/>
    <w:link w:val="ZitatZchn"/>
    <w:uiPriority w:val="29"/>
    <w:rsid w:val="00BA7E9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A7E9F"/>
    <w:rPr>
      <w:rFonts w:ascii="Arial" w:hAnsi="Arial"/>
      <w:i/>
      <w:iCs/>
      <w:color w:val="000000" w:themeColor="text1"/>
      <w:sz w:val="24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BA7E9F"/>
  </w:style>
  <w:style w:type="character" w:customStyle="1" w:styleId="AnredeZchn">
    <w:name w:val="Anrede Zchn"/>
    <w:basedOn w:val="Absatz-Standardschriftart"/>
    <w:link w:val="Anrede"/>
    <w:uiPriority w:val="99"/>
    <w:semiHidden/>
    <w:rsid w:val="00BA7E9F"/>
    <w:rPr>
      <w:rFonts w:ascii="Arial" w:hAnsi="Arial"/>
      <w:sz w:val="24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BA7E9F"/>
    <w:pPr>
      <w:spacing w:after="200"/>
    </w:pPr>
    <w:rPr>
      <w:b/>
      <w:bCs/>
      <w:color w:val="000000" w:themeColor="text1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BA7E9F"/>
    <w:rPr>
      <w:color w:val="800080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rsid w:val="00BA7E9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1" w:right="1151"/>
    </w:pPr>
    <w:rPr>
      <w:rFonts w:eastAsiaTheme="minorEastAsia"/>
      <w:i/>
      <w:iCs/>
      <w:color w:val="000000" w:themeColor="text1"/>
    </w:rPr>
  </w:style>
  <w:style w:type="character" w:styleId="Buchtitel">
    <w:name w:val="Book Title"/>
    <w:basedOn w:val="Absatz-Standardschriftart"/>
    <w:uiPriority w:val="33"/>
    <w:rsid w:val="00BA7E9F"/>
    <w:rPr>
      <w:rFonts w:ascii="Arial" w:hAnsi="Arial"/>
      <w:b/>
      <w:bCs/>
      <w:smallCaps/>
      <w:spacing w:val="5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BA7E9F"/>
  </w:style>
  <w:style w:type="character" w:customStyle="1" w:styleId="DatumZchn">
    <w:name w:val="Datum Zchn"/>
    <w:basedOn w:val="Absatz-Standardschriftart"/>
    <w:link w:val="Datum"/>
    <w:uiPriority w:val="99"/>
    <w:semiHidden/>
    <w:rsid w:val="00BA7E9F"/>
    <w:rPr>
      <w:rFonts w:ascii="Arial" w:hAnsi="Arial"/>
      <w:sz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BA7E9F"/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BA7E9F"/>
    <w:rPr>
      <w:rFonts w:ascii="Arial" w:hAnsi="Arial"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BA7E9F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BA7E9F"/>
    <w:rPr>
      <w:rFonts w:ascii="Arial" w:hAnsi="Arial"/>
      <w:sz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BA7E9F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A7E9F"/>
    <w:rPr>
      <w:rFonts w:ascii="Arial" w:hAnsi="Arial"/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BA7E9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A7E9F"/>
    <w:rPr>
      <w:rFonts w:ascii="Arial" w:hAnsi="Arial"/>
      <w:sz w:val="24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BA7E9F"/>
    <w:pPr>
      <w:ind w:left="24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BA7E9F"/>
    <w:rPr>
      <w:rFonts w:eastAsiaTheme="majorEastAsia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BA7E9F"/>
    <w:pPr>
      <w:outlineLvl w:val="9"/>
    </w:pPr>
  </w:style>
  <w:style w:type="character" w:styleId="IntensiveHervorhebung">
    <w:name w:val="Intense Emphasis"/>
    <w:basedOn w:val="Absatz-Standardschriftart"/>
    <w:uiPriority w:val="21"/>
    <w:rsid w:val="00BA7E9F"/>
    <w:rPr>
      <w:b/>
      <w:bCs/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BA7E9F"/>
    <w:rPr>
      <w:b/>
      <w:bCs/>
      <w:smallCaps/>
      <w:color w:val="C0504D" w:themeColor="accent2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A7E9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A7E9F"/>
    <w:rPr>
      <w:rFonts w:ascii="Arial" w:hAnsi="Arial"/>
      <w:b/>
      <w:bCs/>
      <w:i/>
      <w:iCs/>
      <w:color w:val="000000" w:themeColor="text1"/>
      <w:sz w:val="24"/>
    </w:rPr>
  </w:style>
  <w:style w:type="paragraph" w:styleId="KeinLeerraum">
    <w:name w:val="No Spacing"/>
    <w:uiPriority w:val="1"/>
    <w:rsid w:val="00BA7E9F"/>
    <w:pPr>
      <w:spacing w:after="0" w:line="240" w:lineRule="auto"/>
    </w:pPr>
    <w:rPr>
      <w:rFonts w:ascii="Arial" w:hAnsi="Arial"/>
      <w:sz w:val="24"/>
    </w:rPr>
  </w:style>
  <w:style w:type="paragraph" w:styleId="Kopfzeile">
    <w:name w:val="header"/>
    <w:basedOn w:val="Standard"/>
    <w:link w:val="KopfzeileZchn"/>
    <w:uiPriority w:val="99"/>
    <w:unhideWhenUsed/>
    <w:rsid w:val="00BA7E9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A7E9F"/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rsid w:val="00B36094"/>
    <w:pPr>
      <w:ind w:left="720"/>
      <w:contextualSpacing/>
    </w:pPr>
  </w:style>
  <w:style w:type="table" w:styleId="Tabellenraster">
    <w:name w:val="Table Grid"/>
    <w:basedOn w:val="NormaleTabelle"/>
    <w:uiPriority w:val="59"/>
    <w:rsid w:val="00E725A9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Absatz-Standardschriftart"/>
    <w:unhideWhenUsed/>
    <w:rsid w:val="00361A76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A76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673C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673C7"/>
    <w:pPr>
      <w:jc w:val="both"/>
    </w:pPr>
    <w:rPr>
      <w:rFonts w:eastAsia="Times New Roman" w:cs="Times New Roman"/>
      <w:kern w:val="0"/>
      <w:sz w:val="20"/>
      <w:szCs w:val="20"/>
      <w:lang w:eastAsia="de-DE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673C7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EinfAbs">
    <w:name w:val="[Einf. Abs.]"/>
    <w:basedOn w:val="Standard"/>
    <w:uiPriority w:val="99"/>
    <w:rsid w:val="005B0BA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hnung@kreis-steinfurt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kreis-steinfurt.lokal\OFFICE\Templates\kopfbogen2026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743FC-9F51-496A-BA24-C151E7A2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kopfbogen2026.dotx</Template>
  <TotalTime>0</TotalTime>
  <Pages>2</Pages>
  <Words>371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Steinfurt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Stefanie Höing</dc:creator>
  <cp:keywords/>
  <dc:description/>
  <cp:lastModifiedBy>Katja Burrichter</cp:lastModifiedBy>
  <cp:revision>32</cp:revision>
  <cp:lastPrinted>2026-03-19T14:25:00Z</cp:lastPrinted>
  <dcterms:created xsi:type="dcterms:W3CDTF">2026-07-14T09:17:00Z</dcterms:created>
  <dcterms:modified xsi:type="dcterms:W3CDTF">2026-07-23T08:17:00Z</dcterms:modified>
</cp:coreProperties>
</file>